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4E3" w:rsidRDefault="001654E3" w:rsidP="001654E3">
      <w:pPr>
        <w:spacing w:after="0"/>
        <w:ind w:left="1988" w:hanging="1988"/>
        <w:rPr>
          <w:rFonts w:ascii="Arial" w:hAnsi="Arial" w:cs="Arial"/>
          <w:b/>
          <w:sz w:val="24"/>
          <w:lang w:val="en-US"/>
        </w:rPr>
      </w:pPr>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12FF3" w:rsidRPr="00267E66">
        <w:rPr>
          <w:rFonts w:ascii="Arial" w:hAnsi="Arial" w:cs="Arial"/>
          <w:b/>
          <w:sz w:val="24"/>
          <w:lang w:val="en-US"/>
        </w:rPr>
        <w:t>R1-1910654</w:t>
      </w:r>
    </w:p>
    <w:p w:rsidR="001654E3" w:rsidRPr="005F5BBA" w:rsidRDefault="001654E3" w:rsidP="001654E3">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bookmarkStart w:id="0" w:name="_GoBack"/>
      <w:bookmarkEnd w:id="0"/>
      <w:r>
        <w:rPr>
          <w:rFonts w:ascii="Arial" w:hAnsi="Arial" w:cs="Arial"/>
          <w:b/>
          <w:sz w:val="24"/>
          <w:lang w:val="en-US"/>
        </w:rPr>
        <w:t>China, 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p>
    <w:p w:rsidR="007F656C" w:rsidRPr="00054C40" w:rsidRDefault="007F656C" w:rsidP="004D666D">
      <w:pPr>
        <w:spacing w:after="0"/>
        <w:ind w:left="1988" w:hanging="1988"/>
        <w:rPr>
          <w:rFonts w:ascii="Arial" w:hAnsi="Arial" w:cs="Arial"/>
          <w:b/>
          <w:sz w:val="24"/>
          <w:highlight w:val="yellow"/>
          <w:lang w:val="en-US"/>
        </w:rPr>
      </w:pPr>
    </w:p>
    <w:p w:rsidR="00514DCF" w:rsidRPr="00235959" w:rsidRDefault="00514DCF" w:rsidP="00514DCF">
      <w:pPr>
        <w:spacing w:after="0"/>
        <w:ind w:left="1988" w:hanging="1988"/>
        <w:rPr>
          <w:rFonts w:ascii="Arial" w:hAnsi="Arial" w:cs="Arial"/>
          <w:b/>
          <w:sz w:val="24"/>
          <w:lang w:val="en-US"/>
        </w:rPr>
      </w:pPr>
      <w:r w:rsidRPr="00235959">
        <w:rPr>
          <w:rFonts w:ascii="Arial" w:hAnsi="Arial" w:cs="Arial"/>
          <w:b/>
          <w:sz w:val="24"/>
          <w:lang w:val="en-US"/>
        </w:rPr>
        <w:t>Source:</w:t>
      </w:r>
      <w:r w:rsidRPr="00235959">
        <w:rPr>
          <w:rFonts w:ascii="Arial" w:hAnsi="Arial" w:cs="Arial"/>
          <w:b/>
          <w:sz w:val="24"/>
          <w:lang w:val="en-US"/>
        </w:rPr>
        <w:tab/>
        <w:t>Intel Corporation</w:t>
      </w:r>
    </w:p>
    <w:p w:rsidR="00B52F15" w:rsidRPr="00A65ECE" w:rsidRDefault="008762F7" w:rsidP="008762F7">
      <w:pPr>
        <w:spacing w:after="0"/>
        <w:ind w:left="1988" w:hanging="1988"/>
        <w:rPr>
          <w:rFonts w:ascii="Arial" w:hAnsi="Arial" w:cs="Arial"/>
          <w:b/>
          <w:sz w:val="24"/>
          <w:lang w:val="en-US"/>
        </w:rPr>
      </w:pPr>
      <w:r w:rsidRPr="00235959">
        <w:rPr>
          <w:rFonts w:ascii="Arial" w:hAnsi="Arial" w:cs="Arial"/>
          <w:b/>
          <w:sz w:val="24"/>
          <w:lang w:val="en-US"/>
        </w:rPr>
        <w:t>Title:</w:t>
      </w:r>
      <w:r w:rsidR="00FB289B" w:rsidRPr="00235959">
        <w:rPr>
          <w:rFonts w:ascii="Arial" w:hAnsi="Arial" w:cs="Arial"/>
          <w:b/>
          <w:sz w:val="24"/>
          <w:lang w:val="en-US"/>
        </w:rPr>
        <w:tab/>
      </w:r>
      <w:r w:rsidR="00512FF3" w:rsidRPr="00267E66">
        <w:rPr>
          <w:rFonts w:ascii="Arial" w:hAnsi="Arial" w:cs="Arial"/>
          <w:b/>
          <w:sz w:val="24"/>
          <w:lang w:val="en-US"/>
        </w:rPr>
        <w:t xml:space="preserve">QoS </w:t>
      </w:r>
      <w:r w:rsidR="00512FF3">
        <w:rPr>
          <w:rFonts w:ascii="Arial" w:hAnsi="Arial" w:cs="Arial"/>
          <w:b/>
          <w:sz w:val="24"/>
          <w:lang w:val="en-US"/>
        </w:rPr>
        <w:t>A</w:t>
      </w:r>
      <w:r w:rsidR="00512FF3" w:rsidRPr="00267E66">
        <w:rPr>
          <w:rFonts w:ascii="Arial" w:hAnsi="Arial" w:cs="Arial"/>
          <w:b/>
          <w:sz w:val="24"/>
          <w:lang w:val="en-US"/>
        </w:rPr>
        <w:t xml:space="preserve">ware </w:t>
      </w:r>
      <w:r w:rsidR="00512FF3">
        <w:rPr>
          <w:rFonts w:ascii="Arial" w:hAnsi="Arial" w:cs="Arial"/>
          <w:b/>
          <w:sz w:val="24"/>
          <w:lang w:val="en-US"/>
        </w:rPr>
        <w:t>C</w:t>
      </w:r>
      <w:r w:rsidR="00512FF3" w:rsidRPr="00267E66">
        <w:rPr>
          <w:rFonts w:ascii="Arial" w:hAnsi="Arial" w:cs="Arial"/>
          <w:b/>
          <w:sz w:val="24"/>
          <w:lang w:val="en-US"/>
        </w:rPr>
        <w:t xml:space="preserve">ongestion </w:t>
      </w:r>
      <w:r w:rsidR="00512FF3">
        <w:rPr>
          <w:rFonts w:ascii="Arial" w:hAnsi="Arial" w:cs="Arial"/>
          <w:b/>
          <w:sz w:val="24"/>
          <w:lang w:val="en-US"/>
        </w:rPr>
        <w:t>C</w:t>
      </w:r>
      <w:r w:rsidR="00512FF3" w:rsidRPr="00267E66">
        <w:rPr>
          <w:rFonts w:ascii="Arial" w:hAnsi="Arial" w:cs="Arial"/>
          <w:b/>
          <w:sz w:val="24"/>
          <w:lang w:val="en-US"/>
        </w:rPr>
        <w:t xml:space="preserve">ontrol for NR V2X </w:t>
      </w:r>
      <w:r w:rsidR="00512FF3">
        <w:rPr>
          <w:rFonts w:ascii="Arial" w:hAnsi="Arial" w:cs="Arial"/>
          <w:b/>
          <w:sz w:val="24"/>
          <w:lang w:val="en-US"/>
        </w:rPr>
        <w:t>C</w:t>
      </w:r>
      <w:r w:rsidR="00512FF3" w:rsidRPr="00267E66">
        <w:rPr>
          <w:rFonts w:ascii="Arial" w:hAnsi="Arial" w:cs="Arial"/>
          <w:b/>
          <w:sz w:val="24"/>
          <w:lang w:val="en-US"/>
        </w:rPr>
        <w:t>ommunication</w:t>
      </w:r>
      <w:r w:rsidR="00512FF3" w:rsidRPr="00A65ECE" w:rsidDel="00512FF3">
        <w:rPr>
          <w:rFonts w:ascii="Arial" w:hAnsi="Arial" w:cs="Arial"/>
          <w:b/>
          <w:sz w:val="24"/>
          <w:lang w:val="en-US"/>
        </w:rPr>
        <w:t xml:space="preserve"> </w:t>
      </w:r>
    </w:p>
    <w:p w:rsidR="001917CD" w:rsidRPr="00A65ECE" w:rsidRDefault="008762F7" w:rsidP="008762F7">
      <w:pPr>
        <w:spacing w:after="0"/>
        <w:ind w:left="1988" w:hanging="1988"/>
        <w:rPr>
          <w:rFonts w:ascii="Arial" w:hAnsi="Arial" w:cs="Arial"/>
          <w:b/>
          <w:sz w:val="24"/>
          <w:lang w:val="en-US"/>
        </w:rPr>
      </w:pPr>
      <w:r w:rsidRPr="00DB3F57">
        <w:rPr>
          <w:rFonts w:ascii="Arial" w:hAnsi="Arial" w:cs="Arial"/>
          <w:b/>
          <w:sz w:val="24"/>
          <w:lang w:val="en-US"/>
        </w:rPr>
        <w:t>Agenda item:</w:t>
      </w:r>
      <w:r w:rsidRPr="00DB3F57">
        <w:rPr>
          <w:rFonts w:ascii="Arial" w:hAnsi="Arial" w:cs="Arial"/>
          <w:b/>
          <w:sz w:val="24"/>
          <w:lang w:val="en-US"/>
        </w:rPr>
        <w:tab/>
      </w:r>
      <w:r w:rsidR="00561D34" w:rsidRPr="00A65ECE">
        <w:rPr>
          <w:rFonts w:ascii="Arial" w:hAnsi="Arial" w:cs="Arial"/>
          <w:b/>
          <w:sz w:val="24"/>
          <w:lang w:val="en-US"/>
        </w:rPr>
        <w:t>7</w:t>
      </w:r>
      <w:r w:rsidR="00103994" w:rsidRPr="00A65ECE">
        <w:rPr>
          <w:rFonts w:ascii="Arial" w:hAnsi="Arial" w:cs="Arial"/>
          <w:b/>
          <w:sz w:val="24"/>
          <w:lang w:val="en-US"/>
        </w:rPr>
        <w:t>.</w:t>
      </w:r>
      <w:r w:rsidR="001917CD" w:rsidRPr="00A65ECE">
        <w:rPr>
          <w:rFonts w:ascii="Arial" w:hAnsi="Arial" w:cs="Arial"/>
          <w:b/>
          <w:sz w:val="24"/>
          <w:lang w:val="en-US"/>
        </w:rPr>
        <w:t>2</w:t>
      </w:r>
      <w:r w:rsidR="00103994" w:rsidRPr="00A65ECE">
        <w:rPr>
          <w:rFonts w:ascii="Arial" w:hAnsi="Arial" w:cs="Arial"/>
          <w:b/>
          <w:sz w:val="24"/>
          <w:lang w:val="en-US"/>
        </w:rPr>
        <w:t>.</w:t>
      </w:r>
      <w:r w:rsidR="001917CD" w:rsidRPr="00A65ECE">
        <w:rPr>
          <w:rFonts w:ascii="Arial" w:hAnsi="Arial" w:cs="Arial"/>
          <w:b/>
          <w:sz w:val="24"/>
          <w:lang w:val="en-US"/>
        </w:rPr>
        <w:t>4.</w:t>
      </w:r>
      <w:r w:rsidR="00954E06" w:rsidRPr="00A65ECE">
        <w:rPr>
          <w:rFonts w:ascii="Arial" w:hAnsi="Arial" w:cs="Arial"/>
          <w:b/>
          <w:sz w:val="24"/>
          <w:lang w:val="en-US"/>
        </w:rPr>
        <w:t>6</w:t>
      </w:r>
    </w:p>
    <w:p w:rsidR="008762F7" w:rsidRPr="00235959" w:rsidRDefault="008762F7" w:rsidP="008762F7">
      <w:pPr>
        <w:spacing w:after="0"/>
        <w:ind w:left="1988" w:hanging="1988"/>
        <w:rPr>
          <w:rFonts w:ascii="Arial" w:hAnsi="Arial" w:cs="Arial"/>
          <w:b/>
          <w:sz w:val="24"/>
          <w:lang w:val="en-US"/>
        </w:rPr>
      </w:pPr>
      <w:r w:rsidRPr="00235959">
        <w:rPr>
          <w:rFonts w:ascii="Arial" w:hAnsi="Arial" w:cs="Arial"/>
          <w:b/>
          <w:sz w:val="24"/>
          <w:lang w:val="en-US"/>
        </w:rPr>
        <w:t>Document for:</w:t>
      </w:r>
      <w:bookmarkStart w:id="1" w:name="DocumentFor"/>
      <w:bookmarkEnd w:id="1"/>
      <w:r w:rsidRPr="00235959">
        <w:rPr>
          <w:rFonts w:ascii="Arial" w:hAnsi="Arial" w:cs="Arial"/>
          <w:b/>
          <w:sz w:val="24"/>
          <w:lang w:val="en-US"/>
        </w:rPr>
        <w:tab/>
        <w:t>Discussion and Decision</w:t>
      </w:r>
    </w:p>
    <w:p w:rsidR="00702009" w:rsidRPr="00A65ECE" w:rsidRDefault="00E71EC1" w:rsidP="00702009">
      <w:pPr>
        <w:pStyle w:val="3GPPH1"/>
        <w:tabs>
          <w:tab w:val="clear" w:pos="432"/>
          <w:tab w:val="num" w:pos="426"/>
        </w:tabs>
      </w:pPr>
      <w:r w:rsidRPr="00A65ECE">
        <w:t>Introduction</w:t>
      </w:r>
    </w:p>
    <w:p w:rsidR="00954E06" w:rsidRPr="00A65ECE" w:rsidRDefault="00954E06" w:rsidP="00BE2C5A">
      <w:pPr>
        <w:pStyle w:val="3GPPText"/>
      </w:pPr>
      <w:r w:rsidRPr="00A65ECE">
        <w:t xml:space="preserve">At the RAN#83 meeting, the work item on NR V2X was approved </w:t>
      </w:r>
      <w:r w:rsidRPr="00A65ECE">
        <w:fldChar w:fldCharType="begin"/>
      </w:r>
      <w:r w:rsidRPr="00A65ECE">
        <w:instrText xml:space="preserve"> REF _Ref4855776 \r \h </w:instrText>
      </w:r>
      <w:r w:rsidR="00054C40" w:rsidRPr="00A65ECE">
        <w:instrText xml:space="preserve"> \* MERGEFORMAT </w:instrText>
      </w:r>
      <w:r w:rsidRPr="00A65ECE">
        <w:fldChar w:fldCharType="separate"/>
      </w:r>
      <w:r w:rsidR="00267E66">
        <w:t>[1]</w:t>
      </w:r>
      <w:r w:rsidRPr="00A65ECE">
        <w:fldChar w:fldCharType="end"/>
      </w:r>
      <w:r w:rsidRPr="00A65ECE">
        <w:t xml:space="preserve"> with one of the objectives to enable congestion control and QoS management: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054C40" w:rsidTr="004A35E1">
        <w:tc>
          <w:tcPr>
            <w:tcW w:w="9967" w:type="dxa"/>
            <w:shd w:val="clear" w:color="auto" w:fill="auto"/>
          </w:tcPr>
          <w:p w:rsidR="00954E06" w:rsidRPr="00A65ECE" w:rsidRDefault="00954E06" w:rsidP="00954E06">
            <w:pPr>
              <w:pStyle w:val="3GPPAgreements"/>
              <w:numPr>
                <w:ilvl w:val="0"/>
                <w:numId w:val="13"/>
              </w:numPr>
              <w:spacing w:before="0"/>
              <w:rPr>
                <w:szCs w:val="18"/>
              </w:rPr>
            </w:pPr>
            <w:r w:rsidRPr="00A65ECE">
              <w:rPr>
                <w:szCs w:val="18"/>
              </w:rPr>
              <w:t>Congestion control [RAN1, RAN2]</w:t>
            </w:r>
          </w:p>
          <w:p w:rsidR="00AD155A" w:rsidRPr="00A65ECE" w:rsidRDefault="00954E06" w:rsidP="00954E06">
            <w:pPr>
              <w:pStyle w:val="3GPPAgreements"/>
              <w:numPr>
                <w:ilvl w:val="0"/>
                <w:numId w:val="13"/>
              </w:numPr>
              <w:spacing w:before="0"/>
              <w:rPr>
                <w:szCs w:val="18"/>
              </w:rPr>
            </w:pPr>
            <w:r w:rsidRPr="00A65ECE">
              <w:rPr>
                <w:szCs w:val="18"/>
              </w:rPr>
              <w:t>Specify support for QoS management [RAN2, RAN3, RAN1]</w:t>
            </w:r>
          </w:p>
        </w:tc>
      </w:tr>
    </w:tbl>
    <w:p w:rsidR="006525E7" w:rsidRDefault="000A3043">
      <w:pPr>
        <w:pStyle w:val="3GPPText"/>
      </w:pPr>
      <w:r w:rsidRPr="00A65ECE">
        <w:t>T</w:t>
      </w:r>
      <w:r w:rsidR="006525E7" w:rsidRPr="00A65ECE">
        <w:t xml:space="preserve">his </w:t>
      </w:r>
      <w:r w:rsidR="00E747C9" w:rsidRPr="00A65ECE">
        <w:t>contribution</w:t>
      </w:r>
      <w:r w:rsidRPr="00A65ECE">
        <w:t xml:space="preserve"> is a </w:t>
      </w:r>
      <w:r w:rsidR="00F310CB" w:rsidRPr="00A65ECE">
        <w:t xml:space="preserve">revision of our </w:t>
      </w:r>
      <w:r w:rsidRPr="00A65ECE">
        <w:t>submission from the previous meeting</w:t>
      </w:r>
      <w:r w:rsidR="006525E7" w:rsidRPr="00A65ECE">
        <w:t>,</w:t>
      </w:r>
      <w:r w:rsidRPr="00A65ECE">
        <w:t xml:space="preserve"> where </w:t>
      </w:r>
      <w:r w:rsidR="006525E7" w:rsidRPr="00A65ECE">
        <w:t>we continue discussion on congestion control and QoS management for NR V2X sidelink communication based on RAN1 agreements made during the study item phase (provided in Annex A for convenience). Our views on other NR-V2X aspects are provided in companion contributions</w:t>
      </w:r>
      <w:r w:rsidR="00AF3A6F" w:rsidRPr="00A65ECE">
        <w:t xml:space="preserve"> </w:t>
      </w:r>
      <w:r w:rsidR="00F310CB" w:rsidRPr="00A65ECE">
        <w:fldChar w:fldCharType="begin"/>
      </w:r>
      <w:r w:rsidR="00F310CB" w:rsidRPr="00A65ECE">
        <w:instrText xml:space="preserve"> REF _Ref16857484 \r \h </w:instrText>
      </w:r>
      <w:r w:rsidR="00F310CB">
        <w:instrText xml:space="preserve"> \* MERGEFORMAT </w:instrText>
      </w:r>
      <w:r w:rsidR="00F310CB" w:rsidRPr="00A65ECE">
        <w:fldChar w:fldCharType="separate"/>
      </w:r>
      <w:r w:rsidR="00267E66">
        <w:t>[2]</w:t>
      </w:r>
      <w:r w:rsidR="00F310CB" w:rsidRPr="00A65ECE">
        <w:fldChar w:fldCharType="end"/>
      </w:r>
      <w:r w:rsidR="00F310CB" w:rsidRPr="00A65ECE">
        <w:t>-</w:t>
      </w:r>
      <w:r w:rsidR="003548F0">
        <w:fldChar w:fldCharType="begin"/>
      </w:r>
      <w:r w:rsidR="003548F0">
        <w:instrText xml:space="preserve"> REF _Ref21373909 \r \h </w:instrText>
      </w:r>
      <w:r w:rsidR="003548F0">
        <w:fldChar w:fldCharType="separate"/>
      </w:r>
      <w:r w:rsidR="00267E66">
        <w:t>[8]</w:t>
      </w:r>
      <w:r w:rsidR="003548F0">
        <w:fldChar w:fldCharType="end"/>
      </w:r>
      <w:r w:rsidR="006525E7" w:rsidRPr="00A65ECE">
        <w:t>.</w:t>
      </w:r>
    </w:p>
    <w:p w:rsidR="005936FC" w:rsidRPr="00A65ECE" w:rsidRDefault="005936FC">
      <w:pPr>
        <w:pStyle w:val="3GPPText"/>
      </w:pPr>
    </w:p>
    <w:p w:rsidR="0035417E" w:rsidRPr="00235959" w:rsidRDefault="0035417E" w:rsidP="0035417E">
      <w:pPr>
        <w:pStyle w:val="3GPPH1"/>
        <w:ind w:left="425" w:hanging="425"/>
      </w:pPr>
      <w:r w:rsidRPr="00235959">
        <w:t>eV2X QoS Support for NR PC5 Interface</w:t>
      </w:r>
    </w:p>
    <w:p w:rsidR="00520888" w:rsidRPr="00235959" w:rsidRDefault="00520888" w:rsidP="00520888">
      <w:pPr>
        <w:pStyle w:val="3GPPH2"/>
        <w:rPr>
          <w:lang w:eastAsia="zh-CN"/>
        </w:rPr>
      </w:pPr>
      <w:r w:rsidRPr="00235959">
        <w:rPr>
          <w:lang w:eastAsia="zh-CN"/>
        </w:rPr>
        <w:t>NR PC5 QoS Support for eV2X – Physical Layer Aspects</w:t>
      </w:r>
    </w:p>
    <w:p w:rsidR="006525E7" w:rsidRPr="00235959" w:rsidRDefault="006525E7" w:rsidP="006525E7">
      <w:pPr>
        <w:pStyle w:val="3GPPText"/>
        <w:rPr>
          <w:lang w:eastAsia="zh-CN"/>
        </w:rPr>
      </w:pPr>
      <w:r w:rsidRPr="00235959">
        <w:rPr>
          <w:lang w:eastAsia="zh-CN"/>
        </w:rPr>
        <w:t xml:space="preserve">In this subsection, we discuss QoS support for eV2X and its impact on physical layer aspects. In particular, we discuss </w:t>
      </w:r>
      <w:r w:rsidR="00EB39A3" w:rsidRPr="00235959">
        <w:rPr>
          <w:lang w:eastAsia="zh-CN"/>
        </w:rPr>
        <w:t>resource type, priority, packet delay budget, packet error rate, averaging window and maximum data burst volume.</w:t>
      </w:r>
    </w:p>
    <w:p w:rsidR="00EB39A3" w:rsidRPr="00235959" w:rsidRDefault="00EB39A3" w:rsidP="006525E7">
      <w:pPr>
        <w:pStyle w:val="3GPPText"/>
        <w:rPr>
          <w:lang w:eastAsia="zh-CN"/>
        </w:rPr>
      </w:pPr>
    </w:p>
    <w:p w:rsidR="00356687" w:rsidRPr="00235959" w:rsidRDefault="00356687" w:rsidP="00356687">
      <w:pPr>
        <w:pStyle w:val="3GPPH3"/>
      </w:pPr>
      <w:r w:rsidRPr="00235959">
        <w:t>Resource Type</w:t>
      </w:r>
    </w:p>
    <w:p w:rsidR="00BB29A6" w:rsidRPr="00235959" w:rsidRDefault="00BB29A6" w:rsidP="00885B61">
      <w:pPr>
        <w:pStyle w:val="3GPPText"/>
      </w:pPr>
      <w:r w:rsidRPr="00235959">
        <w:t xml:space="preserve">Resource type indicates whether guaranteed bit rate (GBR), delay critical GBR or non-GBR </w:t>
      </w:r>
      <w:r w:rsidR="002D4CED" w:rsidRPr="00235959">
        <w:t xml:space="preserve">traffic can </w:t>
      </w:r>
      <w:r w:rsidRPr="00235959">
        <w:t xml:space="preserve">be supported. The eV2X traffic is </w:t>
      </w:r>
      <w:r w:rsidR="009B611D" w:rsidRPr="00235959">
        <w:t xml:space="preserve">typically either </w:t>
      </w:r>
      <w:r w:rsidR="007804F4" w:rsidRPr="00235959">
        <w:t>delay-</w:t>
      </w:r>
      <w:r w:rsidR="009B611D" w:rsidRPr="00235959">
        <w:t xml:space="preserve">critical GBR or </w:t>
      </w:r>
      <w:r w:rsidRPr="00235959">
        <w:t>GBR.</w:t>
      </w:r>
      <w:r w:rsidR="009B611D" w:rsidRPr="00235959">
        <w:t xml:space="preserve"> The guarantee of certain bit rate can be feasible from TX perspective if there is no resource constrain</w:t>
      </w:r>
      <w:r w:rsidR="007804F4" w:rsidRPr="00235959">
        <w:t>ts</w:t>
      </w:r>
      <w:r w:rsidR="009B611D" w:rsidRPr="00235959">
        <w:t xml:space="preserve"> or </w:t>
      </w:r>
      <w:r w:rsidR="00F901B9" w:rsidRPr="00235959">
        <w:t xml:space="preserve">medium </w:t>
      </w:r>
      <w:r w:rsidR="009B611D" w:rsidRPr="00235959">
        <w:t xml:space="preserve">congestion. </w:t>
      </w:r>
      <w:r w:rsidR="00F901B9" w:rsidRPr="00235959">
        <w:t>From physical layer perspective the resource type considerations may affect UE behavior in terms of resource reservation</w:t>
      </w:r>
      <w:r w:rsidR="009D609D" w:rsidRPr="00235959">
        <w:t xml:space="preserve">, </w:t>
      </w:r>
      <w:r w:rsidR="00F901B9" w:rsidRPr="00235959">
        <w:t>resource selection and channel access procedures.</w:t>
      </w:r>
      <w:r w:rsidR="009D609D" w:rsidRPr="00235959">
        <w:t xml:space="preserve"> Another possible consideration here is potential switching between resources or operatin</w:t>
      </w:r>
      <w:r w:rsidR="00971C62" w:rsidRPr="00235959">
        <w:t>g</w:t>
      </w:r>
      <w:r w:rsidR="009D609D" w:rsidRPr="00235959">
        <w:t xml:space="preserve"> mode, e.g. gNB controlled and UE autonomous resource selection mod</w:t>
      </w:r>
      <w:r w:rsidR="00C14F62" w:rsidRPr="00235959">
        <w:t>e in case of medium congestion.</w:t>
      </w:r>
    </w:p>
    <w:p w:rsidR="00EB39A3" w:rsidRPr="00235959" w:rsidRDefault="00EB39A3" w:rsidP="00885B61">
      <w:pPr>
        <w:pStyle w:val="3GPPText"/>
      </w:pPr>
    </w:p>
    <w:p w:rsidR="00356687" w:rsidRPr="00235959" w:rsidRDefault="00356687" w:rsidP="00356687">
      <w:pPr>
        <w:pStyle w:val="3GPPH3"/>
      </w:pPr>
      <w:r w:rsidRPr="00235959">
        <w:t>Priority Level</w:t>
      </w:r>
    </w:p>
    <w:p w:rsidR="00D927CF" w:rsidRPr="00235959" w:rsidRDefault="00975D88" w:rsidP="00D927CF">
      <w:pPr>
        <w:pStyle w:val="3GPPText"/>
        <w:rPr>
          <w:lang w:val="en-GB"/>
        </w:rPr>
      </w:pPr>
      <w:r w:rsidRPr="00235959">
        <w:rPr>
          <w:lang w:val="en-GB"/>
        </w:rPr>
        <w:t xml:space="preserve">At the previous RAN1 WG meeting it was agreed that priority is relevant to physical layer studies. </w:t>
      </w:r>
      <w:r w:rsidR="00F310CB">
        <w:rPr>
          <w:lang w:val="en-GB"/>
        </w:rPr>
        <w:t>P</w:t>
      </w:r>
      <w:r w:rsidR="005424A9" w:rsidRPr="00235959">
        <w:rPr>
          <w:lang w:val="en-GB"/>
        </w:rPr>
        <w:t xml:space="preserve">riority </w:t>
      </w:r>
      <w:r w:rsidR="00361525" w:rsidRPr="00235959">
        <w:rPr>
          <w:lang w:val="en-GB"/>
        </w:rPr>
        <w:t xml:space="preserve">indication can be used for the purpose of </w:t>
      </w:r>
      <w:r w:rsidR="00C85B0E" w:rsidRPr="00235959">
        <w:rPr>
          <w:lang w:val="en-GB"/>
        </w:rPr>
        <w:t xml:space="preserve">resource </w:t>
      </w:r>
      <w:r w:rsidR="00361525" w:rsidRPr="00235959">
        <w:rPr>
          <w:lang w:val="en-GB"/>
        </w:rPr>
        <w:t>pre-emption</w:t>
      </w:r>
      <w:r w:rsidR="009D609D" w:rsidRPr="00235959">
        <w:rPr>
          <w:lang w:val="en-GB"/>
        </w:rPr>
        <w:t xml:space="preserve">, </w:t>
      </w:r>
      <w:r w:rsidR="00205590" w:rsidRPr="00235959">
        <w:rPr>
          <w:lang w:val="en-GB"/>
        </w:rPr>
        <w:t>transmission pre-emption (</w:t>
      </w:r>
      <w:r w:rsidR="009D609D" w:rsidRPr="00235959">
        <w:rPr>
          <w:lang w:val="en-GB"/>
        </w:rPr>
        <w:t>packet drop</w:t>
      </w:r>
      <w:r w:rsidR="00205590" w:rsidRPr="00235959">
        <w:rPr>
          <w:lang w:val="en-GB"/>
        </w:rPr>
        <w:t>)</w:t>
      </w:r>
      <w:r w:rsidR="009D609D" w:rsidRPr="00235959">
        <w:rPr>
          <w:lang w:val="en-GB"/>
        </w:rPr>
        <w:t>,</w:t>
      </w:r>
      <w:r w:rsidR="00BA6632" w:rsidRPr="00235959">
        <w:rPr>
          <w:lang w:val="en-GB"/>
        </w:rPr>
        <w:t xml:space="preserve"> </w:t>
      </w:r>
      <w:r w:rsidR="009D609D" w:rsidRPr="00235959">
        <w:rPr>
          <w:lang w:val="en-GB"/>
        </w:rPr>
        <w:t xml:space="preserve">and </w:t>
      </w:r>
      <w:r w:rsidR="00361525" w:rsidRPr="00235959">
        <w:rPr>
          <w:lang w:val="en-GB"/>
        </w:rPr>
        <w:t xml:space="preserve">admission control mechanism at </w:t>
      </w:r>
      <w:r w:rsidR="00971C62" w:rsidRPr="00235959">
        <w:rPr>
          <w:lang w:val="en-GB"/>
        </w:rPr>
        <w:t xml:space="preserve">PC5 </w:t>
      </w:r>
      <w:r w:rsidR="00361525" w:rsidRPr="00235959">
        <w:rPr>
          <w:lang w:val="en-GB"/>
        </w:rPr>
        <w:t>radio-layers</w:t>
      </w:r>
      <w:r w:rsidR="001014D6" w:rsidRPr="00235959">
        <w:rPr>
          <w:lang w:val="en-GB"/>
        </w:rPr>
        <w:t>.</w:t>
      </w:r>
      <w:r w:rsidR="0021152A" w:rsidRPr="00235959">
        <w:rPr>
          <w:lang w:val="en-GB"/>
        </w:rPr>
        <w:t xml:space="preserve"> The priority </w:t>
      </w:r>
      <w:r w:rsidR="009D609D" w:rsidRPr="00235959">
        <w:rPr>
          <w:lang w:val="en-GB"/>
        </w:rPr>
        <w:t xml:space="preserve">level can also affect UE behaviour in terms of </w:t>
      </w:r>
      <w:r w:rsidR="00BA6632" w:rsidRPr="00235959">
        <w:rPr>
          <w:lang w:val="en-GB"/>
        </w:rPr>
        <w:t xml:space="preserve">channel selection and </w:t>
      </w:r>
      <w:r w:rsidR="009D609D" w:rsidRPr="00235959">
        <w:rPr>
          <w:lang w:val="en-GB"/>
        </w:rPr>
        <w:t xml:space="preserve">channel access </w:t>
      </w:r>
      <w:r w:rsidR="00BA6632" w:rsidRPr="00235959">
        <w:rPr>
          <w:lang w:val="en-GB"/>
        </w:rPr>
        <w:t xml:space="preserve">procedures </w:t>
      </w:r>
      <w:r w:rsidR="009D609D" w:rsidRPr="00235959">
        <w:rPr>
          <w:lang w:val="en-GB"/>
        </w:rPr>
        <w:t xml:space="preserve">where for example different </w:t>
      </w:r>
      <w:r w:rsidR="00205590" w:rsidRPr="00235959">
        <w:rPr>
          <w:lang w:val="en-GB"/>
        </w:rPr>
        <w:t xml:space="preserve">procedures </w:t>
      </w:r>
      <w:r w:rsidR="00543A9A" w:rsidRPr="00235959">
        <w:rPr>
          <w:lang w:val="en-GB"/>
        </w:rPr>
        <w:t xml:space="preserve">or configurations can be used to determine UE behaviour for </w:t>
      </w:r>
      <w:r w:rsidR="00205590" w:rsidRPr="00235959">
        <w:rPr>
          <w:lang w:val="en-GB"/>
        </w:rPr>
        <w:t>resource selection</w:t>
      </w:r>
      <w:r w:rsidR="00543A9A" w:rsidRPr="00235959">
        <w:rPr>
          <w:lang w:val="en-GB"/>
        </w:rPr>
        <w:t xml:space="preserve"> or </w:t>
      </w:r>
      <w:r w:rsidR="00205590" w:rsidRPr="00235959">
        <w:rPr>
          <w:lang w:val="en-GB"/>
        </w:rPr>
        <w:t xml:space="preserve">sensing. For instance, sidelink transmissions with different priority levels may have different </w:t>
      </w:r>
      <w:r w:rsidR="009D609D" w:rsidRPr="00235959">
        <w:rPr>
          <w:lang w:val="en-GB"/>
        </w:rPr>
        <w:t xml:space="preserve">channel access granularity </w:t>
      </w:r>
      <w:r w:rsidR="00205590" w:rsidRPr="00235959">
        <w:rPr>
          <w:lang w:val="en-GB"/>
        </w:rPr>
        <w:t xml:space="preserve">(opportunities) </w:t>
      </w:r>
      <w:r w:rsidR="00543A9A" w:rsidRPr="00235959">
        <w:rPr>
          <w:lang w:val="en-GB"/>
        </w:rPr>
        <w:t xml:space="preserve">providing </w:t>
      </w:r>
      <w:r w:rsidR="00205590" w:rsidRPr="00235959">
        <w:rPr>
          <w:lang w:val="en-GB"/>
        </w:rPr>
        <w:t xml:space="preserve">more favourable radio-access conditions </w:t>
      </w:r>
      <w:r w:rsidR="00543A9A" w:rsidRPr="00235959">
        <w:rPr>
          <w:lang w:val="en-GB"/>
        </w:rPr>
        <w:t xml:space="preserve">to </w:t>
      </w:r>
      <w:r w:rsidR="00205590" w:rsidRPr="00235959">
        <w:rPr>
          <w:lang w:val="en-GB"/>
        </w:rPr>
        <w:t>high</w:t>
      </w:r>
      <w:r w:rsidR="00543A9A" w:rsidRPr="00235959">
        <w:rPr>
          <w:lang w:val="en-GB"/>
        </w:rPr>
        <w:t>er</w:t>
      </w:r>
      <w:r w:rsidR="00205590" w:rsidRPr="00235959">
        <w:rPr>
          <w:lang w:val="en-GB"/>
        </w:rPr>
        <w:t xml:space="preserve"> priority transmissions. Another </w:t>
      </w:r>
      <w:r w:rsidR="00543A9A" w:rsidRPr="00235959">
        <w:rPr>
          <w:lang w:val="en-GB"/>
        </w:rPr>
        <w:t xml:space="preserve">priority-specific </w:t>
      </w:r>
      <w:r w:rsidR="00205590" w:rsidRPr="00235959">
        <w:rPr>
          <w:lang w:val="en-GB"/>
        </w:rPr>
        <w:t xml:space="preserve">examples </w:t>
      </w:r>
      <w:r w:rsidR="00543A9A" w:rsidRPr="00235959">
        <w:rPr>
          <w:lang w:val="en-GB"/>
        </w:rPr>
        <w:t xml:space="preserve">are </w:t>
      </w:r>
      <w:r w:rsidR="00205590" w:rsidRPr="00235959">
        <w:rPr>
          <w:lang w:val="en-GB"/>
        </w:rPr>
        <w:t xml:space="preserve">radio-layer </w:t>
      </w:r>
      <w:r w:rsidR="00205590" w:rsidRPr="00235959">
        <w:rPr>
          <w:lang w:val="en-GB"/>
        </w:rPr>
        <w:lastRenderedPageBreak/>
        <w:t>procedures for pre-emption of low priority transmissions</w:t>
      </w:r>
      <w:r w:rsidR="00BA6632" w:rsidRPr="00235959">
        <w:rPr>
          <w:lang w:val="en-GB"/>
        </w:rPr>
        <w:t xml:space="preserve"> or resource reservation options (e.g. possibility to reserve/occupy more resources)</w:t>
      </w:r>
      <w:r w:rsidR="00205590" w:rsidRPr="00235959">
        <w:rPr>
          <w:lang w:val="en-GB"/>
        </w:rPr>
        <w:t xml:space="preserve">. </w:t>
      </w:r>
      <w:r w:rsidR="00BA6632" w:rsidRPr="00235959">
        <w:rPr>
          <w:lang w:val="en-GB"/>
        </w:rPr>
        <w:t xml:space="preserve">In summary, </w:t>
      </w:r>
      <w:r w:rsidR="000A5395" w:rsidRPr="00235959">
        <w:rPr>
          <w:lang w:val="en-GB"/>
        </w:rPr>
        <w:t xml:space="preserve">the </w:t>
      </w:r>
      <w:r w:rsidR="00BA6632" w:rsidRPr="00235959">
        <w:rPr>
          <w:lang w:val="en-GB"/>
        </w:rPr>
        <w:t xml:space="preserve">priority indication can be used </w:t>
      </w:r>
      <w:r w:rsidR="00205590" w:rsidRPr="00235959">
        <w:rPr>
          <w:lang w:val="en-GB"/>
        </w:rPr>
        <w:t xml:space="preserve">to handle intra-UE and inter-UE </w:t>
      </w:r>
      <w:r w:rsidR="000B3E46" w:rsidRPr="00235959">
        <w:rPr>
          <w:lang w:val="en-GB"/>
        </w:rPr>
        <w:t xml:space="preserve">traffic </w:t>
      </w:r>
      <w:r w:rsidR="00205590" w:rsidRPr="00235959">
        <w:rPr>
          <w:lang w:val="en-GB"/>
        </w:rPr>
        <w:t>conflicts</w:t>
      </w:r>
      <w:r w:rsidR="00BA6632" w:rsidRPr="00235959">
        <w:rPr>
          <w:lang w:val="en-GB"/>
        </w:rPr>
        <w:t xml:space="preserve"> by providing more favoured radio-layer conditions </w:t>
      </w:r>
      <w:r w:rsidR="000B3E46" w:rsidRPr="00235959">
        <w:rPr>
          <w:lang w:val="en-GB"/>
        </w:rPr>
        <w:t>to</w:t>
      </w:r>
      <w:r w:rsidR="00BA6632" w:rsidRPr="00235959">
        <w:rPr>
          <w:lang w:val="en-GB"/>
        </w:rPr>
        <w:t xml:space="preserve"> </w:t>
      </w:r>
      <w:r w:rsidR="000B3E46" w:rsidRPr="00235959">
        <w:rPr>
          <w:lang w:val="en-GB"/>
        </w:rPr>
        <w:t xml:space="preserve">higher priority </w:t>
      </w:r>
      <w:r w:rsidR="00BA6632" w:rsidRPr="00235959">
        <w:rPr>
          <w:lang w:val="en-GB"/>
        </w:rPr>
        <w:t>traffic</w:t>
      </w:r>
      <w:r w:rsidR="000B3E46" w:rsidRPr="00235959">
        <w:rPr>
          <w:lang w:val="en-GB"/>
        </w:rPr>
        <w:t>.</w:t>
      </w:r>
    </w:p>
    <w:p w:rsidR="00555221" w:rsidRPr="005936FC" w:rsidRDefault="00555221" w:rsidP="005936FC">
      <w:pPr>
        <w:pStyle w:val="3GPPText"/>
      </w:pPr>
    </w:p>
    <w:p w:rsidR="00555221" w:rsidRPr="00235959" w:rsidRDefault="00555221" w:rsidP="003A7996">
      <w:pPr>
        <w:pStyle w:val="3GPPText"/>
        <w:numPr>
          <w:ilvl w:val="0"/>
          <w:numId w:val="15"/>
        </w:numPr>
        <w:rPr>
          <w:lang w:val="en-GB"/>
        </w:rPr>
      </w:pPr>
    </w:p>
    <w:p w:rsidR="00CC09F9" w:rsidRPr="00235959" w:rsidRDefault="00CC09F9" w:rsidP="003A7996">
      <w:pPr>
        <w:pStyle w:val="3GPPText"/>
        <w:numPr>
          <w:ilvl w:val="1"/>
          <w:numId w:val="15"/>
        </w:numPr>
      </w:pPr>
      <w:r w:rsidRPr="00235959">
        <w:rPr>
          <w:b/>
        </w:rPr>
        <w:t xml:space="preserve">Priority information is used to handle intra and inter UE </w:t>
      </w:r>
      <w:r w:rsidR="00F310CB">
        <w:rPr>
          <w:b/>
        </w:rPr>
        <w:t xml:space="preserve">sidelink </w:t>
      </w:r>
      <w:r w:rsidRPr="00235959">
        <w:rPr>
          <w:b/>
        </w:rPr>
        <w:t>transmission</w:t>
      </w:r>
    </w:p>
    <w:p w:rsidR="00CC09F9" w:rsidRPr="00235959" w:rsidRDefault="00CC09F9" w:rsidP="003A7996">
      <w:pPr>
        <w:pStyle w:val="3GPPText"/>
        <w:numPr>
          <w:ilvl w:val="1"/>
          <w:numId w:val="15"/>
        </w:numPr>
        <w:rPr>
          <w:b/>
        </w:rPr>
      </w:pPr>
      <w:r w:rsidRPr="00235959">
        <w:rPr>
          <w:b/>
        </w:rPr>
        <w:t xml:space="preserve">Priority information </w:t>
      </w:r>
      <w:r w:rsidR="006C3A4B" w:rsidRPr="00235959">
        <w:rPr>
          <w:b/>
        </w:rPr>
        <w:t xml:space="preserve">is </w:t>
      </w:r>
      <w:r w:rsidRPr="00235959">
        <w:rPr>
          <w:b/>
        </w:rPr>
        <w:t xml:space="preserve">signaled over the air and utilized in channel access and resource </w:t>
      </w:r>
      <w:r w:rsidR="00F310CB">
        <w:rPr>
          <w:b/>
        </w:rPr>
        <w:t>exclusion/</w:t>
      </w:r>
      <w:r w:rsidRPr="00235959">
        <w:rPr>
          <w:b/>
        </w:rPr>
        <w:t>selection procedures</w:t>
      </w:r>
    </w:p>
    <w:p w:rsidR="00CC09F9" w:rsidRPr="00235959" w:rsidRDefault="00CC09F9" w:rsidP="00BF2B95">
      <w:pPr>
        <w:pStyle w:val="3GPPText"/>
      </w:pPr>
    </w:p>
    <w:p w:rsidR="00356687" w:rsidRPr="00235959" w:rsidRDefault="00356687" w:rsidP="00EB39A3">
      <w:pPr>
        <w:pStyle w:val="3GPPH3"/>
      </w:pPr>
      <w:r w:rsidRPr="00235959">
        <w:t>Packet Delay Budget</w:t>
      </w:r>
    </w:p>
    <w:p w:rsidR="004A1DBA" w:rsidRDefault="00975D88" w:rsidP="00501074">
      <w:pPr>
        <w:pStyle w:val="3GPPText"/>
        <w:rPr>
          <w:lang w:val="en-GB"/>
        </w:rPr>
      </w:pPr>
      <w:r w:rsidRPr="00235959">
        <w:rPr>
          <w:lang w:val="en-GB"/>
        </w:rPr>
        <w:t>At the previous RAN1 WG meeting</w:t>
      </w:r>
      <w:r w:rsidR="00EB39A3" w:rsidRPr="00235959">
        <w:rPr>
          <w:lang w:val="en-GB"/>
        </w:rPr>
        <w:t>,</w:t>
      </w:r>
      <w:r w:rsidRPr="00235959">
        <w:rPr>
          <w:lang w:val="en-GB"/>
        </w:rPr>
        <w:t xml:space="preserve"> </w:t>
      </w:r>
      <w:r w:rsidR="004A1DBA">
        <w:rPr>
          <w:lang w:val="en-GB"/>
        </w:rPr>
        <w:t xml:space="preserve">RAN1 made the following agreement </w:t>
      </w:r>
    </w:p>
    <w:tbl>
      <w:tblPr>
        <w:tblStyle w:val="TableGrid"/>
        <w:tblW w:w="0" w:type="auto"/>
        <w:tblLook w:val="04A0" w:firstRow="1" w:lastRow="0" w:firstColumn="1" w:lastColumn="0" w:noHBand="0" w:noVBand="1"/>
      </w:tblPr>
      <w:tblGrid>
        <w:gridCol w:w="9962"/>
      </w:tblGrid>
      <w:tr w:rsidR="004A1DBA" w:rsidTr="004A1DBA">
        <w:tc>
          <w:tcPr>
            <w:tcW w:w="9962" w:type="dxa"/>
          </w:tcPr>
          <w:p w:rsidR="004A1DBA" w:rsidRPr="00E05E56" w:rsidRDefault="004A1DBA" w:rsidP="004A1DBA">
            <w:pPr>
              <w:pStyle w:val="3GPPAgreements"/>
              <w:numPr>
                <w:ilvl w:val="0"/>
                <w:numId w:val="26"/>
              </w:numPr>
            </w:pPr>
            <w:r w:rsidRPr="00E05E56">
              <w:t>Resource selection window is defined as a time interval where a UE selects sidelink resources for transmission</w:t>
            </w:r>
          </w:p>
          <w:p w:rsidR="004A1DBA" w:rsidRDefault="004A1DBA" w:rsidP="00A65ECE">
            <w:pPr>
              <w:pStyle w:val="3GPPAgreements"/>
              <w:numPr>
                <w:ilvl w:val="1"/>
                <w:numId w:val="26"/>
              </w:numPr>
              <w:rPr>
                <w:lang w:val="en-GB"/>
              </w:rPr>
            </w:pPr>
            <w:r w:rsidRPr="00E05E56">
              <w:t xml:space="preserve">The resource selection window starts T1 </w:t>
            </w:r>
            <w:r w:rsidRPr="00E05E56">
              <w:rPr>
                <w:rFonts w:cs="Times"/>
              </w:rPr>
              <w:t xml:space="preserve">≥ </w:t>
            </w:r>
            <w:r w:rsidRPr="00E05E56">
              <w:t>0 after a resource (re-)selection trigger and is bounded by at least a remaining packet delay budget</w:t>
            </w:r>
          </w:p>
        </w:tc>
      </w:tr>
    </w:tbl>
    <w:p w:rsidR="004A1DBA" w:rsidRDefault="004A1DBA" w:rsidP="00501074">
      <w:pPr>
        <w:pStyle w:val="3GPPText"/>
        <w:rPr>
          <w:lang w:val="en-GB"/>
        </w:rPr>
      </w:pPr>
    </w:p>
    <w:p w:rsidR="00361525" w:rsidRPr="00235959" w:rsidRDefault="004A1DBA" w:rsidP="00501074">
      <w:pPr>
        <w:pStyle w:val="3GPPText"/>
      </w:pPr>
      <w:r>
        <w:t xml:space="preserve">In addition to control of scheduling/and resource selection windows </w:t>
      </w:r>
      <w:r w:rsidR="00267E66">
        <w:fldChar w:fldCharType="begin"/>
      </w:r>
      <w:r w:rsidR="00267E66">
        <w:instrText xml:space="preserve"> REF _Ref21374378 \r \h </w:instrText>
      </w:r>
      <w:r w:rsidR="00267E66">
        <w:fldChar w:fldCharType="separate"/>
      </w:r>
      <w:r w:rsidR="00267E66">
        <w:t>[4]</w:t>
      </w:r>
      <w:r w:rsidR="00267E66">
        <w:fldChar w:fldCharType="end"/>
      </w:r>
      <w:r>
        <w:t xml:space="preserve">, PDB can be used to determine </w:t>
      </w:r>
      <w:r w:rsidR="00735CCA" w:rsidRPr="00235959">
        <w:t>channel access parameters or transmission configurations (e.g. number of retransmissions or resource specific</w:t>
      </w:r>
      <w:r w:rsidR="00501074" w:rsidRPr="00235959">
        <w:t xml:space="preserve"> configurations</w:t>
      </w:r>
      <w:r w:rsidR="00735CCA" w:rsidRPr="00235959">
        <w:t>).</w:t>
      </w:r>
      <w:r w:rsidR="00501074" w:rsidRPr="00235959">
        <w:t xml:space="preserve"> The PDB in combination with PER metrics can affect UE decisions in terms of amount and structure of resources to be used for transmission in order to control the level of reliability</w:t>
      </w:r>
      <w:r w:rsidR="0004116F" w:rsidRPr="00235959">
        <w:t xml:space="preserve"> as well as </w:t>
      </w:r>
      <w:r w:rsidR="000A5395" w:rsidRPr="00235959">
        <w:t xml:space="preserve">e.g. </w:t>
      </w:r>
      <w:r w:rsidR="0004116F" w:rsidRPr="00235959">
        <w:t>settings of radio-layer feedback mechanism if lat</w:t>
      </w:r>
      <w:r w:rsidR="000A5395" w:rsidRPr="00235959">
        <w:t>t</w:t>
      </w:r>
      <w:r w:rsidR="0004116F" w:rsidRPr="00235959">
        <w:t>er are defined/utilized</w:t>
      </w:r>
      <w:r w:rsidR="00593F39" w:rsidRPr="00235959">
        <w:t>.</w:t>
      </w:r>
    </w:p>
    <w:p w:rsidR="00555221" w:rsidRPr="00235959" w:rsidRDefault="00555221" w:rsidP="00501074">
      <w:pPr>
        <w:pStyle w:val="3GPPText"/>
      </w:pPr>
    </w:p>
    <w:p w:rsidR="00555221" w:rsidRPr="00235959" w:rsidRDefault="00555221" w:rsidP="003A7996">
      <w:pPr>
        <w:pStyle w:val="3GPPText"/>
        <w:numPr>
          <w:ilvl w:val="0"/>
          <w:numId w:val="15"/>
        </w:numPr>
        <w:rPr>
          <w:lang w:val="en-GB"/>
        </w:rPr>
      </w:pPr>
    </w:p>
    <w:p w:rsidR="00C14F62" w:rsidRPr="00235959" w:rsidRDefault="00975D88" w:rsidP="003A7996">
      <w:pPr>
        <w:pStyle w:val="3GPPText"/>
        <w:numPr>
          <w:ilvl w:val="1"/>
          <w:numId w:val="12"/>
        </w:numPr>
      </w:pPr>
      <w:r w:rsidRPr="00235959">
        <w:rPr>
          <w:b/>
        </w:rPr>
        <w:t xml:space="preserve">Latency budget information </w:t>
      </w:r>
      <w:r w:rsidR="004727FD">
        <w:rPr>
          <w:b/>
        </w:rPr>
        <w:t xml:space="preserve">can be used in </w:t>
      </w:r>
      <w:r w:rsidRPr="00235959">
        <w:rPr>
          <w:b/>
        </w:rPr>
        <w:t xml:space="preserve">channel access </w:t>
      </w:r>
      <w:r w:rsidR="004727FD">
        <w:rPr>
          <w:b/>
        </w:rPr>
        <w:t>procedures (e.g. control of T1 settings based on priority, PDB and resource selection processing delay processing time</w:t>
      </w:r>
      <w:r w:rsidR="00142A43" w:rsidRPr="00235959">
        <w:rPr>
          <w:b/>
        </w:rPr>
        <w:t>)</w:t>
      </w:r>
    </w:p>
    <w:p w:rsidR="00C14F62" w:rsidRPr="00235959" w:rsidRDefault="00C14F62" w:rsidP="00501074">
      <w:pPr>
        <w:pStyle w:val="3GPPText"/>
        <w:rPr>
          <w:lang w:val="en-GB"/>
        </w:rPr>
      </w:pPr>
    </w:p>
    <w:p w:rsidR="00356687" w:rsidRPr="00235959" w:rsidRDefault="00356687" w:rsidP="00356687">
      <w:pPr>
        <w:pStyle w:val="3GPPH3"/>
      </w:pPr>
      <w:r w:rsidRPr="00235959">
        <w:t>Packet Error Rate</w:t>
      </w:r>
      <w:r w:rsidR="00CC09F9" w:rsidRPr="00235959">
        <w:t xml:space="preserve"> (Reliability)</w:t>
      </w:r>
    </w:p>
    <w:p w:rsidR="006C3A4B" w:rsidRPr="00235959" w:rsidRDefault="0021152A" w:rsidP="006C3A4B">
      <w:pPr>
        <w:pStyle w:val="3GPPText"/>
        <w:rPr>
          <w:lang w:val="en-GB" w:eastAsia="zh-CN"/>
        </w:rPr>
      </w:pPr>
      <w:r w:rsidRPr="00235959">
        <w:rPr>
          <w:lang w:val="en-GB" w:eastAsia="zh-CN"/>
        </w:rPr>
        <w:t xml:space="preserve">From </w:t>
      </w:r>
      <w:r w:rsidR="004727FD">
        <w:rPr>
          <w:lang w:val="en-GB" w:eastAsia="zh-CN"/>
        </w:rPr>
        <w:t xml:space="preserve">L1 </w:t>
      </w:r>
      <w:r w:rsidRPr="00235959">
        <w:rPr>
          <w:lang w:val="en-GB" w:eastAsia="zh-CN"/>
        </w:rPr>
        <w:t xml:space="preserve">perspective, </w:t>
      </w:r>
      <w:r w:rsidR="0004116F" w:rsidRPr="00235959">
        <w:rPr>
          <w:lang w:val="en-GB" w:eastAsia="zh-CN"/>
        </w:rPr>
        <w:t xml:space="preserve">the PER mainly affects radio-link adaptation </w:t>
      </w:r>
      <w:r w:rsidR="00072C1D" w:rsidRPr="00235959">
        <w:rPr>
          <w:lang w:val="en-GB" w:eastAsia="zh-CN"/>
        </w:rPr>
        <w:t xml:space="preserve">procedures </w:t>
      </w:r>
      <w:r w:rsidR="0004116F" w:rsidRPr="00235959">
        <w:rPr>
          <w:lang w:val="en-GB" w:eastAsia="zh-CN"/>
        </w:rPr>
        <w:t>and resource selection</w:t>
      </w:r>
      <w:r w:rsidR="00072C1D" w:rsidRPr="00235959">
        <w:rPr>
          <w:lang w:val="en-GB" w:eastAsia="zh-CN"/>
        </w:rPr>
        <w:t xml:space="preserve"> mechanism</w:t>
      </w:r>
      <w:r w:rsidR="000A5395" w:rsidRPr="00235959">
        <w:rPr>
          <w:lang w:val="en-GB" w:eastAsia="zh-CN"/>
        </w:rPr>
        <w:t>s</w:t>
      </w:r>
      <w:r w:rsidR="0004116F" w:rsidRPr="00235959">
        <w:rPr>
          <w:lang w:val="en-GB" w:eastAsia="zh-CN"/>
        </w:rPr>
        <w:t>.</w:t>
      </w:r>
      <w:r w:rsidR="00072C1D" w:rsidRPr="00235959">
        <w:rPr>
          <w:lang w:val="en-GB" w:eastAsia="zh-CN"/>
        </w:rPr>
        <w:t xml:space="preserve"> For eV2X use cases sophisticated link level adaption based on CSI </w:t>
      </w:r>
      <w:r w:rsidR="00EB39A3" w:rsidRPr="00235959">
        <w:rPr>
          <w:lang w:val="en-GB" w:eastAsia="zh-CN"/>
        </w:rPr>
        <w:t xml:space="preserve">is </w:t>
      </w:r>
      <w:r w:rsidR="00072C1D" w:rsidRPr="00235959">
        <w:rPr>
          <w:lang w:val="en-GB" w:eastAsia="zh-CN"/>
        </w:rPr>
        <w:t>problematic due to mobility and fast channel variation.</w:t>
      </w:r>
      <w:r w:rsidR="00C01602" w:rsidRPr="00235959">
        <w:rPr>
          <w:lang w:val="en-GB" w:eastAsia="zh-CN"/>
        </w:rPr>
        <w:t xml:space="preserve"> On the other hand</w:t>
      </w:r>
      <w:r w:rsidR="003D4A94" w:rsidRPr="00235959">
        <w:rPr>
          <w:lang w:val="en-GB" w:eastAsia="zh-CN"/>
        </w:rPr>
        <w:t>,</w:t>
      </w:r>
      <w:r w:rsidR="00C01602" w:rsidRPr="00235959">
        <w:rPr>
          <w:lang w:val="en-GB" w:eastAsia="zh-CN"/>
        </w:rPr>
        <w:t xml:space="preserve"> the intelligent channel access and resource selection procedures are important to avoid collisions and </w:t>
      </w:r>
      <w:r w:rsidR="00593F39" w:rsidRPr="00235959">
        <w:rPr>
          <w:lang w:val="en-GB" w:eastAsia="zh-CN"/>
        </w:rPr>
        <w:t xml:space="preserve">thus </w:t>
      </w:r>
      <w:r w:rsidR="003D4A94" w:rsidRPr="00235959">
        <w:rPr>
          <w:lang w:val="en-GB" w:eastAsia="zh-CN"/>
        </w:rPr>
        <w:t>improve link and system PER performance in non-heavily congested scenarios.</w:t>
      </w:r>
    </w:p>
    <w:p w:rsidR="006C3A4B" w:rsidRPr="00235959" w:rsidRDefault="006C3A4B" w:rsidP="006C3A4B">
      <w:pPr>
        <w:pStyle w:val="3GPPText"/>
        <w:rPr>
          <w:lang w:val="en-GB" w:eastAsia="zh-CN"/>
        </w:rPr>
      </w:pPr>
      <w:r w:rsidRPr="00235959">
        <w:rPr>
          <w:lang w:val="en-GB" w:eastAsia="zh-CN"/>
        </w:rPr>
        <w:t xml:space="preserve">Reliability information </w:t>
      </w:r>
      <w:r w:rsidR="00D64D51" w:rsidRPr="00235959">
        <w:rPr>
          <w:lang w:val="en-GB" w:eastAsia="zh-CN"/>
        </w:rPr>
        <w:t xml:space="preserve">can be </w:t>
      </w:r>
      <w:r w:rsidRPr="00235959">
        <w:rPr>
          <w:lang w:val="en-GB" w:eastAsia="zh-CN"/>
        </w:rPr>
        <w:t>used to derive number of retransmissions, MCS level / transmission format for sidelink shared and control channel as well as to guide resource selection decisions and transmit power decisions (e.g. to ensure minimum energy per information bit)</w:t>
      </w:r>
      <w:r w:rsidR="00D64D51" w:rsidRPr="00235959">
        <w:rPr>
          <w:lang w:val="en-GB" w:eastAsia="zh-CN"/>
        </w:rPr>
        <w:t>. If this information is given to radio-layers it may be possible to set minimum bounds on certain transmission parameters such as for example minimum radiated energy per information bit and</w:t>
      </w:r>
      <w:r w:rsidR="003D50C0" w:rsidRPr="00235959">
        <w:rPr>
          <w:lang w:val="en-GB" w:eastAsia="zh-CN"/>
        </w:rPr>
        <w:t>/or</w:t>
      </w:r>
      <w:r w:rsidR="00D64D51" w:rsidRPr="00235959">
        <w:rPr>
          <w:lang w:val="en-GB" w:eastAsia="zh-CN"/>
        </w:rPr>
        <w:t xml:space="preserve"> effective code rate</w:t>
      </w:r>
      <w:r w:rsidR="003D50C0" w:rsidRPr="00235959">
        <w:rPr>
          <w:lang w:val="en-GB" w:eastAsia="zh-CN"/>
        </w:rPr>
        <w:t xml:space="preserve"> or directly </w:t>
      </w:r>
      <w:r w:rsidR="00AD1D4F" w:rsidRPr="00235959">
        <w:rPr>
          <w:lang w:val="en-GB" w:eastAsia="zh-CN"/>
        </w:rPr>
        <w:t>guide UE behaviour in terms of TX parameter selection.</w:t>
      </w:r>
    </w:p>
    <w:p w:rsidR="0021152A" w:rsidRPr="00235959" w:rsidRDefault="00DB3F57" w:rsidP="0021152A">
      <w:pPr>
        <w:pStyle w:val="3GPPText"/>
        <w:rPr>
          <w:lang w:val="en-GB" w:eastAsia="zh-CN"/>
        </w:rPr>
      </w:pPr>
      <w:r>
        <w:rPr>
          <w:lang w:val="en-GB" w:eastAsia="zh-CN"/>
        </w:rPr>
        <w:t>I</w:t>
      </w:r>
      <w:r w:rsidR="00AD1D4F" w:rsidRPr="00235959">
        <w:rPr>
          <w:lang w:val="en-GB" w:eastAsia="zh-CN"/>
        </w:rPr>
        <w:t xml:space="preserve">n case of congestion control, UE will be enforced to follow predefined constraints in terms of TX parameter selection but those will impose upper boundaries on resources and </w:t>
      </w:r>
      <w:r w:rsidR="00313D73" w:rsidRPr="00235959">
        <w:rPr>
          <w:lang w:val="en-GB" w:eastAsia="zh-CN"/>
        </w:rPr>
        <w:t xml:space="preserve">low boundaries on </w:t>
      </w:r>
      <w:r w:rsidR="00AD1D4F" w:rsidRPr="00235959">
        <w:rPr>
          <w:lang w:val="en-GB" w:eastAsia="zh-CN"/>
        </w:rPr>
        <w:t xml:space="preserve">MCS levels that UE is not supposed to </w:t>
      </w:r>
      <w:r w:rsidR="00313D73" w:rsidRPr="00235959">
        <w:rPr>
          <w:lang w:val="en-GB" w:eastAsia="zh-CN"/>
        </w:rPr>
        <w:t>violate</w:t>
      </w:r>
      <w:r w:rsidR="00AD1D4F" w:rsidRPr="00235959">
        <w:rPr>
          <w:lang w:val="en-GB" w:eastAsia="zh-CN"/>
        </w:rPr>
        <w:t xml:space="preserve">. On the other hand in case if there is no congestion it is better to leave selection of TX parameters up to UE implementation to support given level of reliability. On the other hand if it needs to be guaranteed that certain V2X services should comply with predefined radio-range then some minimum bounds on values for certain transmission parameters can be </w:t>
      </w:r>
      <w:r w:rsidR="00B40A62" w:rsidRPr="00235959">
        <w:rPr>
          <w:lang w:val="en-GB" w:eastAsia="zh-CN"/>
        </w:rPr>
        <w:t>predefined</w:t>
      </w:r>
      <w:r w:rsidR="00AD1D4F" w:rsidRPr="00235959">
        <w:rPr>
          <w:lang w:val="en-GB" w:eastAsia="zh-CN"/>
        </w:rPr>
        <w:t>.</w:t>
      </w:r>
      <w:r w:rsidR="00E27510" w:rsidRPr="00235959">
        <w:rPr>
          <w:lang w:val="en-GB" w:eastAsia="zh-CN"/>
        </w:rPr>
        <w:t xml:space="preserve"> </w:t>
      </w:r>
    </w:p>
    <w:p w:rsidR="00702C9C" w:rsidRPr="005936FC" w:rsidRDefault="00702C9C" w:rsidP="005936FC">
      <w:pPr>
        <w:pStyle w:val="3GPPText"/>
      </w:pPr>
    </w:p>
    <w:p w:rsidR="00356687" w:rsidRPr="00235959" w:rsidRDefault="00356687" w:rsidP="00356687">
      <w:pPr>
        <w:pStyle w:val="3GPPH3"/>
        <w:rPr>
          <w:lang w:eastAsia="zh-CN"/>
        </w:rPr>
      </w:pPr>
      <w:r w:rsidRPr="00235959">
        <w:t>A</w:t>
      </w:r>
      <w:r w:rsidRPr="00235959">
        <w:rPr>
          <w:lang w:eastAsia="zh-CN"/>
        </w:rPr>
        <w:t>veraging Window</w:t>
      </w:r>
    </w:p>
    <w:p w:rsidR="0004116F" w:rsidRPr="00235959" w:rsidRDefault="0004116F" w:rsidP="0004116F">
      <w:pPr>
        <w:pStyle w:val="3GPPText"/>
        <w:rPr>
          <w:lang w:val="en-GB" w:eastAsia="zh-CN"/>
        </w:rPr>
      </w:pPr>
      <w:r w:rsidRPr="00235959">
        <w:rPr>
          <w:lang w:val="en-GB" w:eastAsia="zh-CN"/>
        </w:rPr>
        <w:t xml:space="preserve">Averaging window represents the duration over which the </w:t>
      </w:r>
      <w:r w:rsidR="002D4CED" w:rsidRPr="00235959">
        <w:rPr>
          <w:lang w:val="en-GB" w:eastAsia="zh-CN"/>
        </w:rPr>
        <w:t xml:space="preserve">guaranteed </w:t>
      </w:r>
      <w:r w:rsidRPr="00235959">
        <w:rPr>
          <w:lang w:val="en-GB" w:eastAsia="zh-CN"/>
        </w:rPr>
        <w:t>bit rate is evaluated. It is applicable only to guaranteed bit rate flows.</w:t>
      </w:r>
    </w:p>
    <w:p w:rsidR="001972BB" w:rsidRPr="00235959" w:rsidRDefault="001972BB" w:rsidP="0004116F">
      <w:pPr>
        <w:pStyle w:val="3GPPText"/>
        <w:rPr>
          <w:lang w:val="en-GB" w:eastAsia="zh-CN"/>
        </w:rPr>
      </w:pPr>
    </w:p>
    <w:p w:rsidR="00356687" w:rsidRPr="00235959" w:rsidRDefault="00356687" w:rsidP="005F4FDE">
      <w:pPr>
        <w:pStyle w:val="3GPPH3"/>
      </w:pPr>
      <w:r w:rsidRPr="00235959">
        <w:t>Maximum Data Burst Volume</w:t>
      </w:r>
    </w:p>
    <w:p w:rsidR="0016665F" w:rsidRPr="00235959" w:rsidRDefault="0016665F" w:rsidP="00885B61">
      <w:pPr>
        <w:pStyle w:val="3GPPText"/>
        <w:rPr>
          <w:lang w:val="en-GB"/>
        </w:rPr>
      </w:pPr>
      <w:r w:rsidRPr="00235959">
        <w:rPr>
          <w:lang w:val="en-GB"/>
        </w:rPr>
        <w:t>T</w:t>
      </w:r>
      <w:r w:rsidR="003F41B5" w:rsidRPr="00235959">
        <w:rPr>
          <w:lang w:val="en-GB"/>
        </w:rPr>
        <w:t xml:space="preserve">he </w:t>
      </w:r>
      <w:r w:rsidR="00885B61" w:rsidRPr="00235959">
        <w:rPr>
          <w:lang w:val="en-GB"/>
        </w:rPr>
        <w:t>MDBV denotes the largest amount of data to serve within PDB.</w:t>
      </w:r>
      <w:r w:rsidR="0004116F" w:rsidRPr="00235959">
        <w:rPr>
          <w:lang w:val="en-GB"/>
        </w:rPr>
        <w:t xml:space="preserve"> </w:t>
      </w:r>
      <w:r w:rsidR="003D4A94" w:rsidRPr="00235959">
        <w:rPr>
          <w:lang w:val="en-GB"/>
        </w:rPr>
        <w:t>The MDBV normalized by PDB gives an estimate of the data rate that has to be achieved</w:t>
      </w:r>
      <w:r w:rsidRPr="00235959">
        <w:rPr>
          <w:lang w:val="en-GB"/>
        </w:rPr>
        <w:t xml:space="preserve"> at PDB time interval and thus together these two metrics can reflect the maximum average data rate over PDB interval. The </w:t>
      </w:r>
      <w:r w:rsidR="00EF1036" w:rsidRPr="00235959">
        <w:rPr>
          <w:lang w:val="en-GB"/>
        </w:rPr>
        <w:t xml:space="preserve">knowledge of </w:t>
      </w:r>
      <w:r w:rsidRPr="00235959">
        <w:rPr>
          <w:lang w:val="en-GB"/>
        </w:rPr>
        <w:t xml:space="preserve">data rate is important for selection of the </w:t>
      </w:r>
      <w:r w:rsidR="00593F39" w:rsidRPr="00235959">
        <w:rPr>
          <w:lang w:val="en-GB"/>
        </w:rPr>
        <w:t>specific transmission scheme and transmission resources.</w:t>
      </w:r>
    </w:p>
    <w:p w:rsidR="001972BB" w:rsidRPr="00235959" w:rsidRDefault="001972BB" w:rsidP="00885B61">
      <w:pPr>
        <w:pStyle w:val="3GPPText"/>
        <w:rPr>
          <w:lang w:val="en-GB"/>
        </w:rPr>
      </w:pPr>
      <w:r w:rsidRPr="00235959">
        <w:rPr>
          <w:lang w:val="en-GB"/>
        </w:rPr>
        <w:t>In radio-layers, for proper reservation of resources it is desirable to know the variation of packet size and packet arrival rate/statistics. This information may be in general obtained by UE implementati</w:t>
      </w:r>
      <w:r w:rsidR="009F78F9" w:rsidRPr="00235959">
        <w:rPr>
          <w:lang w:val="en-GB"/>
        </w:rPr>
        <w:t>on or provided by upper layers.</w:t>
      </w:r>
      <w:r w:rsidR="00C140F9" w:rsidRPr="00235959">
        <w:rPr>
          <w:lang w:val="en-GB"/>
        </w:rPr>
        <w:t xml:space="preserve"> The indication if it can be provided by upper layer is a preferable way.</w:t>
      </w:r>
    </w:p>
    <w:p w:rsidR="00C140F9" w:rsidRPr="00235959" w:rsidRDefault="00C140F9" w:rsidP="00885B61">
      <w:pPr>
        <w:pStyle w:val="3GPPText"/>
        <w:rPr>
          <w:lang w:val="en-GB"/>
        </w:rPr>
      </w:pPr>
    </w:p>
    <w:p w:rsidR="00266A35" w:rsidRPr="00235959" w:rsidRDefault="00266A35" w:rsidP="00266A35">
      <w:pPr>
        <w:pStyle w:val="Heading2"/>
        <w:rPr>
          <w:lang w:eastAsia="zh-CN"/>
        </w:rPr>
      </w:pPr>
      <w:r w:rsidRPr="00235959">
        <w:t xml:space="preserve">Considerations on gNB-Controlled </w:t>
      </w:r>
      <w:r w:rsidR="0036092A" w:rsidRPr="00235959">
        <w:t xml:space="preserve">and UE-Autonomous </w:t>
      </w:r>
      <w:r w:rsidRPr="00235959">
        <w:t>Mode</w:t>
      </w:r>
    </w:p>
    <w:p w:rsidR="0036092A" w:rsidRPr="00235959" w:rsidRDefault="0036092A" w:rsidP="00885B61">
      <w:pPr>
        <w:pStyle w:val="3GPPText"/>
        <w:rPr>
          <w:lang w:val="en-GB"/>
        </w:rPr>
      </w:pPr>
      <w:r w:rsidRPr="00235959">
        <w:rPr>
          <w:lang w:val="en-GB"/>
        </w:rPr>
        <w:t>In case of UE-autonomous mode, when UE selects sidelink resources autonomously QoS attributes will guide UE transmission behavio</w:t>
      </w:r>
      <w:r w:rsidR="00F16A28" w:rsidRPr="00235959">
        <w:rPr>
          <w:lang w:val="en-GB"/>
        </w:rPr>
        <w:t>u</w:t>
      </w:r>
      <w:r w:rsidRPr="00235959">
        <w:rPr>
          <w:lang w:val="en-GB"/>
        </w:rPr>
        <w:t>r in terms of channel access, sensing and resource selection, congestion control procedures, etc. In general, specific details of many procedures may be left up to UE implementation.</w:t>
      </w:r>
    </w:p>
    <w:p w:rsidR="00B70163" w:rsidRPr="00235959" w:rsidRDefault="00266A35">
      <w:pPr>
        <w:pStyle w:val="3GPPText"/>
      </w:pPr>
      <w:r w:rsidRPr="00235959">
        <w:t xml:space="preserve">In case when sidelink resources are controlled by gNB, UE may need to inform gNB on sidelink traffic QoS indicators and provide traffic assistance information, so that gNB can properly schedule sidelink transmissions and allocate sidelink resources for transmission. </w:t>
      </w:r>
      <w:r w:rsidR="00B70163" w:rsidRPr="00235959">
        <w:t>The related agreement was made by RAN2 WG at the previous meeting “</w:t>
      </w:r>
      <w:r w:rsidR="00B70163" w:rsidRPr="00235959">
        <w:rPr>
          <w:i/>
          <w:noProof/>
        </w:rPr>
        <w:t>RAN2 assumes that a UE can provide network with QoS related information and will check if the AS-level information can be agreed and the details after some progress in RAN2, SA2 and RAN1</w:t>
      </w:r>
      <w:r w:rsidR="00B70163" w:rsidRPr="00235959">
        <w:t>”.</w:t>
      </w:r>
      <w:r w:rsidR="00A6492A" w:rsidRPr="00235959">
        <w:t xml:space="preserve"> Considering this agreement we have following proposal</w:t>
      </w:r>
    </w:p>
    <w:p w:rsidR="00B70163" w:rsidRPr="00235959" w:rsidRDefault="00B70163">
      <w:pPr>
        <w:pStyle w:val="3GPPText"/>
      </w:pPr>
    </w:p>
    <w:p w:rsidR="00B70163" w:rsidRPr="00235959" w:rsidRDefault="00B70163" w:rsidP="00B70163">
      <w:pPr>
        <w:pStyle w:val="3GPPText"/>
        <w:numPr>
          <w:ilvl w:val="0"/>
          <w:numId w:val="15"/>
        </w:numPr>
        <w:rPr>
          <w:lang w:val="en-GB"/>
        </w:rPr>
      </w:pPr>
    </w:p>
    <w:p w:rsidR="00A6492A" w:rsidRPr="00235959" w:rsidRDefault="00B70163" w:rsidP="00B70163">
      <w:pPr>
        <w:pStyle w:val="3GPPText"/>
        <w:numPr>
          <w:ilvl w:val="1"/>
          <w:numId w:val="12"/>
        </w:numPr>
      </w:pPr>
      <w:r w:rsidRPr="00235959">
        <w:rPr>
          <w:b/>
        </w:rPr>
        <w:t xml:space="preserve">At least </w:t>
      </w:r>
      <w:r w:rsidR="00A6492A" w:rsidRPr="00235959">
        <w:rPr>
          <w:b/>
        </w:rPr>
        <w:t xml:space="preserve">the notion of traffic </w:t>
      </w:r>
      <w:r w:rsidRPr="00235959">
        <w:rPr>
          <w:b/>
        </w:rPr>
        <w:t xml:space="preserve">priority, latency and reliability information </w:t>
      </w:r>
      <w:r w:rsidR="00A6492A" w:rsidRPr="00235959">
        <w:rPr>
          <w:b/>
        </w:rPr>
        <w:t>are reported to gNB</w:t>
      </w:r>
    </w:p>
    <w:p w:rsidR="00B70163" w:rsidRPr="00235959" w:rsidRDefault="00A6492A" w:rsidP="00A6492A">
      <w:pPr>
        <w:pStyle w:val="3GPPText"/>
        <w:numPr>
          <w:ilvl w:val="2"/>
          <w:numId w:val="12"/>
        </w:numPr>
      </w:pPr>
      <w:r w:rsidRPr="00235959">
        <w:rPr>
          <w:b/>
        </w:rPr>
        <w:t>FFS signaling details</w:t>
      </w:r>
    </w:p>
    <w:p w:rsidR="00B70163" w:rsidRPr="00054C40" w:rsidRDefault="00B70163">
      <w:pPr>
        <w:pStyle w:val="3GPPText"/>
        <w:rPr>
          <w:highlight w:val="yellow"/>
        </w:rPr>
      </w:pPr>
    </w:p>
    <w:p w:rsidR="008E077E" w:rsidRPr="00A65ECE" w:rsidRDefault="00AE0EDB" w:rsidP="001D71CB">
      <w:pPr>
        <w:pStyle w:val="3GPPH1"/>
      </w:pPr>
      <w:r w:rsidRPr="00A65ECE">
        <w:t xml:space="preserve">Congestion </w:t>
      </w:r>
      <w:r w:rsidR="00EA2B09" w:rsidRPr="00A65ECE">
        <w:t xml:space="preserve">and QoS Control </w:t>
      </w:r>
      <w:r w:rsidRPr="00A65ECE">
        <w:t>Considerations</w:t>
      </w:r>
    </w:p>
    <w:p w:rsidR="0037027F" w:rsidRPr="00A65ECE" w:rsidRDefault="00EA2B09">
      <w:pPr>
        <w:pStyle w:val="3GPPText"/>
      </w:pPr>
      <w:r w:rsidRPr="00A65ECE">
        <w:t xml:space="preserve">For eV2X use cases, it is important to support QoS </w:t>
      </w:r>
      <w:r w:rsidR="00A53355" w:rsidRPr="00A65ECE">
        <w:t>management (control/adaptation)</w:t>
      </w:r>
      <w:r w:rsidRPr="00A65ECE">
        <w:t xml:space="preserve"> as well as congestion control. In general, both QoS and congestion control are not physical layer procedures but have implications on physical layer design. In addition, it is important to identify proper relationship between two mechanisms </w:t>
      </w:r>
      <w:r w:rsidR="0037027F" w:rsidRPr="00A65ECE">
        <w:t>(</w:t>
      </w:r>
      <w:r w:rsidRPr="00A65ECE">
        <w:t>QoS and congestion control</w:t>
      </w:r>
      <w:r w:rsidR="0037027F" w:rsidRPr="00A65ECE">
        <w:t>)</w:t>
      </w:r>
      <w:r w:rsidRPr="00A65ECE">
        <w:t xml:space="preserve">, given that </w:t>
      </w:r>
      <w:r w:rsidR="0037027F" w:rsidRPr="00A65ECE">
        <w:t xml:space="preserve">they </w:t>
      </w:r>
      <w:r w:rsidRPr="00A65ECE">
        <w:t>can be dependent on each other or considered as a single mechanism.</w:t>
      </w:r>
    </w:p>
    <w:p w:rsidR="004C6106" w:rsidRPr="00A65ECE" w:rsidRDefault="004C6106" w:rsidP="004C6106">
      <w:pPr>
        <w:pStyle w:val="Heading2"/>
        <w:rPr>
          <w:lang w:eastAsia="zh-CN"/>
        </w:rPr>
      </w:pPr>
      <w:r w:rsidRPr="00A65ECE">
        <w:t>Congestion Control Considerations</w:t>
      </w:r>
    </w:p>
    <w:p w:rsidR="00EB5872" w:rsidRPr="00A65ECE" w:rsidRDefault="004C6106">
      <w:pPr>
        <w:pStyle w:val="3GPPText"/>
      </w:pPr>
      <w:r w:rsidRPr="00A65ECE">
        <w:t>Congestion control puts constraints on UE transmitter behavior. UE can be constrained in terms of amount of resources that can be used for transmission within a given period of time. Other UE TX parameters can be also constrained. The congestion control itself can be a QoS aware or unaware and can be implemented at radio- or application layer</w:t>
      </w:r>
      <w:r w:rsidR="00556EB6" w:rsidRPr="00A65ECE">
        <w:t>s</w:t>
      </w:r>
      <w:r w:rsidRPr="00A65ECE">
        <w:t>.</w:t>
      </w:r>
      <w:r w:rsidR="00EB5872" w:rsidRPr="00A65ECE">
        <w:t xml:space="preserve"> For </w:t>
      </w:r>
      <w:r w:rsidR="00835A74" w:rsidRPr="00A65ECE">
        <w:t xml:space="preserve">NR-V2X the </w:t>
      </w:r>
      <w:r w:rsidR="00EB5872" w:rsidRPr="00A65ECE">
        <w:t>QoS aware congestion control</w:t>
      </w:r>
      <w:r w:rsidR="00835A74" w:rsidRPr="00A65ECE">
        <w:t xml:space="preserve"> should be supported and a</w:t>
      </w:r>
      <w:r w:rsidR="00EB5872" w:rsidRPr="00A65ECE">
        <w:t xml:space="preserve">t least priority can </w:t>
      </w:r>
      <w:r w:rsidR="00EB5872" w:rsidRPr="00A65ECE">
        <w:lastRenderedPageBreak/>
        <w:t>be used</w:t>
      </w:r>
      <w:r w:rsidR="00835A74" w:rsidRPr="00A65ECE">
        <w:t xml:space="preserve"> to properly settle TX parameters. As for latency, reliability and communication range in general congestion control can be used to prioritize low latency, high reliability and short range services. </w:t>
      </w:r>
    </w:p>
    <w:p w:rsidR="004C6106" w:rsidRPr="00A65ECE" w:rsidRDefault="00EB5872">
      <w:pPr>
        <w:pStyle w:val="3GPPText"/>
      </w:pPr>
      <w:r w:rsidRPr="00A65ECE">
        <w:t>D</w:t>
      </w:r>
      <w:r w:rsidR="004C6106" w:rsidRPr="00A65ECE">
        <w:t xml:space="preserve">epending on </w:t>
      </w:r>
      <w:r w:rsidR="00556EB6" w:rsidRPr="00A65ECE">
        <w:t xml:space="preserve">medium </w:t>
      </w:r>
      <w:r w:rsidR="004C6106" w:rsidRPr="00A65ECE">
        <w:t xml:space="preserve">congestion </w:t>
      </w:r>
      <w:r w:rsidR="00556EB6" w:rsidRPr="00A65ECE">
        <w:t xml:space="preserve">at </w:t>
      </w:r>
      <w:r w:rsidR="004C6106" w:rsidRPr="00A65ECE">
        <w:t>radio-layer</w:t>
      </w:r>
      <w:r w:rsidR="00556EB6" w:rsidRPr="00A65ECE">
        <w:t>s</w:t>
      </w:r>
      <w:r w:rsidR="004C6106" w:rsidRPr="00A65ECE">
        <w:t>, the given levels of QoS may not be satisfied. Therefore cross-layer mechanisms with QoS adaptation are important for eV2X services.</w:t>
      </w:r>
    </w:p>
    <w:p w:rsidR="000E787C" w:rsidRPr="00A65ECE" w:rsidRDefault="000E787C" w:rsidP="004C6106">
      <w:pPr>
        <w:pStyle w:val="3GPPText"/>
      </w:pPr>
    </w:p>
    <w:p w:rsidR="004C6106" w:rsidRPr="00A65ECE" w:rsidRDefault="004C6106" w:rsidP="003A7996">
      <w:pPr>
        <w:pStyle w:val="3GPPText"/>
        <w:numPr>
          <w:ilvl w:val="0"/>
          <w:numId w:val="15"/>
        </w:numPr>
        <w:rPr>
          <w:lang w:val="en-GB"/>
        </w:rPr>
      </w:pPr>
    </w:p>
    <w:p w:rsidR="00556EB6" w:rsidRPr="00A65ECE" w:rsidRDefault="00556EB6" w:rsidP="003A7996">
      <w:pPr>
        <w:pStyle w:val="3GPPText"/>
        <w:numPr>
          <w:ilvl w:val="1"/>
          <w:numId w:val="15"/>
        </w:numPr>
        <w:rPr>
          <w:b/>
        </w:rPr>
      </w:pPr>
      <w:r w:rsidRPr="00A65ECE">
        <w:rPr>
          <w:b/>
        </w:rPr>
        <w:t>NR-V2X supports QoS-aware congestion control</w:t>
      </w:r>
      <w:r w:rsidR="00313D73" w:rsidRPr="00A65ECE">
        <w:rPr>
          <w:b/>
        </w:rPr>
        <w:t xml:space="preserve"> at radio-layers and V2X application layers</w:t>
      </w:r>
    </w:p>
    <w:p w:rsidR="00556EB6" w:rsidRPr="00A65ECE" w:rsidRDefault="000E787C" w:rsidP="003A7996">
      <w:pPr>
        <w:pStyle w:val="3GPPText"/>
        <w:numPr>
          <w:ilvl w:val="2"/>
          <w:numId w:val="15"/>
        </w:numPr>
        <w:rPr>
          <w:b/>
        </w:rPr>
      </w:pPr>
      <w:r w:rsidRPr="00A65ECE">
        <w:rPr>
          <w:b/>
        </w:rPr>
        <w:t>It is configurable whether c</w:t>
      </w:r>
      <w:r w:rsidR="00556EB6" w:rsidRPr="00A65ECE">
        <w:rPr>
          <w:b/>
        </w:rPr>
        <w:t>ongestion control logic at radio-layer</w:t>
      </w:r>
      <w:r w:rsidRPr="00A65ECE">
        <w:rPr>
          <w:b/>
        </w:rPr>
        <w:t>s or V2X application layers is enabled</w:t>
      </w:r>
    </w:p>
    <w:p w:rsidR="004C6106" w:rsidRPr="00A65ECE" w:rsidRDefault="00556EB6" w:rsidP="003A7996">
      <w:pPr>
        <w:pStyle w:val="3GPPText"/>
        <w:numPr>
          <w:ilvl w:val="1"/>
          <w:numId w:val="15"/>
        </w:numPr>
      </w:pPr>
      <w:r w:rsidRPr="00A65ECE">
        <w:rPr>
          <w:b/>
        </w:rPr>
        <w:t xml:space="preserve">NR-V2X </w:t>
      </w:r>
      <w:r w:rsidR="00313D73" w:rsidRPr="00A65ECE">
        <w:rPr>
          <w:b/>
        </w:rPr>
        <w:t xml:space="preserve">utilizes results of </w:t>
      </w:r>
      <w:r w:rsidRPr="00A65ECE">
        <w:rPr>
          <w:b/>
        </w:rPr>
        <w:t xml:space="preserve">sensing </w:t>
      </w:r>
      <w:r w:rsidR="00313D73" w:rsidRPr="00A65ECE">
        <w:rPr>
          <w:b/>
        </w:rPr>
        <w:t xml:space="preserve">procedure </w:t>
      </w:r>
      <w:r w:rsidRPr="00A65ECE">
        <w:rPr>
          <w:b/>
        </w:rPr>
        <w:t xml:space="preserve">and sidelink </w:t>
      </w:r>
      <w:r w:rsidR="004C6106" w:rsidRPr="00A65ECE">
        <w:rPr>
          <w:b/>
        </w:rPr>
        <w:t xml:space="preserve">measurements to facilitate </w:t>
      </w:r>
      <w:r w:rsidRPr="00A65ECE">
        <w:rPr>
          <w:b/>
        </w:rPr>
        <w:t xml:space="preserve">congestion </w:t>
      </w:r>
      <w:r w:rsidR="004C6106" w:rsidRPr="00A65ECE">
        <w:rPr>
          <w:b/>
        </w:rPr>
        <w:t>control</w:t>
      </w:r>
    </w:p>
    <w:p w:rsidR="00556EB6" w:rsidRPr="00A65ECE" w:rsidRDefault="00556EB6" w:rsidP="003A7996">
      <w:pPr>
        <w:pStyle w:val="3GPPText"/>
        <w:numPr>
          <w:ilvl w:val="1"/>
          <w:numId w:val="15"/>
        </w:numPr>
      </w:pPr>
      <w:r w:rsidRPr="00A65ECE">
        <w:rPr>
          <w:b/>
        </w:rPr>
        <w:t>NR-V2X congestion control utilizes at least priority as a QoS attribute</w:t>
      </w:r>
    </w:p>
    <w:p w:rsidR="00CD3BAB" w:rsidRPr="00A65ECE" w:rsidRDefault="000E787C" w:rsidP="00CD3BAB">
      <w:pPr>
        <w:pStyle w:val="3GPPText"/>
        <w:numPr>
          <w:ilvl w:val="2"/>
          <w:numId w:val="15"/>
        </w:numPr>
      </w:pPr>
      <w:r w:rsidRPr="00A65ECE">
        <w:rPr>
          <w:b/>
        </w:rPr>
        <w:t>FFS latency, reliability, range</w:t>
      </w:r>
    </w:p>
    <w:p w:rsidR="00B54BA3" w:rsidRPr="00054C40" w:rsidRDefault="00B54BA3" w:rsidP="00CD3BAB">
      <w:pPr>
        <w:pStyle w:val="3GPPText"/>
        <w:rPr>
          <w:highlight w:val="yellow"/>
        </w:rPr>
      </w:pPr>
    </w:p>
    <w:p w:rsidR="00B54BA3" w:rsidRPr="00A65ECE" w:rsidRDefault="00073E3C" w:rsidP="00CD3BAB">
      <w:pPr>
        <w:pStyle w:val="3GPPText"/>
        <w:rPr>
          <w:b/>
          <w:u w:val="single"/>
        </w:rPr>
      </w:pPr>
      <w:r w:rsidRPr="00A65ECE">
        <w:rPr>
          <w:b/>
          <w:u w:val="single"/>
        </w:rPr>
        <w:t>Congestion control for unicast, groupcast and broadcast</w:t>
      </w:r>
    </w:p>
    <w:p w:rsidR="00927ADC" w:rsidRPr="00A65ECE" w:rsidRDefault="00073E3C" w:rsidP="00CD3BAB">
      <w:pPr>
        <w:pStyle w:val="3GPPText"/>
      </w:pPr>
      <w:r w:rsidRPr="00A65ECE">
        <w:t xml:space="preserve">One of the open aspects for congestion control is whether to handle differently unicast, groupcast and broadcast communication types. In general, </w:t>
      </w:r>
      <w:r w:rsidR="00927ADC" w:rsidRPr="00A65ECE">
        <w:t xml:space="preserve">NR-V2X traffic should target certain QoS level and how it is achieved should not be dependent on the communication type. Therefore congestion control should be QoS aware and should not be dependent on type of communication, i.e. unicast, groupcast or broadcast communication type. From that perspective, congestion control </w:t>
      </w:r>
      <w:r w:rsidR="001D1628" w:rsidRPr="00A65ECE">
        <w:t>should not consider how many PSFCH transmissions was used by UE</w:t>
      </w:r>
      <w:r w:rsidR="00BB5ED3" w:rsidRPr="00A65ECE">
        <w:t xml:space="preserve">, </w:t>
      </w:r>
      <w:r w:rsidR="001D1628" w:rsidRPr="00A65ECE">
        <w:t xml:space="preserve">and treat all PSCCH/PSSCH transmissions in </w:t>
      </w:r>
      <w:r w:rsidR="00BB5ED3" w:rsidRPr="00A65ECE">
        <w:t xml:space="preserve">a common </w:t>
      </w:r>
      <w:r w:rsidR="001D1628" w:rsidRPr="00A65ECE">
        <w:t>way independently of whether those transmissions were used for un</w:t>
      </w:r>
      <w:r w:rsidR="00AD54D2" w:rsidRPr="00A65ECE">
        <w:t>i</w:t>
      </w:r>
      <w:r w:rsidR="001D1628" w:rsidRPr="00A65ECE">
        <w:t>cast, groupcast or broadcast.</w:t>
      </w:r>
    </w:p>
    <w:p w:rsidR="001D1628" w:rsidRPr="00A65ECE" w:rsidRDefault="001D1628" w:rsidP="00CD3BAB">
      <w:pPr>
        <w:pStyle w:val="3GPPText"/>
      </w:pPr>
      <w:r w:rsidRPr="00A65ECE">
        <w:t xml:space="preserve">On the other hand congestion control may put restrictions on certain </w:t>
      </w:r>
      <w:r w:rsidR="00BB5ED3" w:rsidRPr="00A65ECE">
        <w:t xml:space="preserve">aspects </w:t>
      </w:r>
      <w:r w:rsidRPr="00A65ECE">
        <w:t>of sidelink communication</w:t>
      </w:r>
      <w:r w:rsidR="00F6098F" w:rsidRPr="00A65ECE">
        <w:t xml:space="preserve"> and transmitting UE behavior</w:t>
      </w:r>
      <w:r w:rsidR="00BB5ED3" w:rsidRPr="00A65ECE">
        <w:t xml:space="preserve"> specifically for given communication type</w:t>
      </w:r>
      <w:r w:rsidRPr="00A65ECE">
        <w:t>. For instance</w:t>
      </w:r>
      <w:r w:rsidR="00BB5ED3" w:rsidRPr="00A65ECE">
        <w:t>,</w:t>
      </w:r>
      <w:r w:rsidRPr="00A65ECE">
        <w:t xml:space="preserve"> considering unicast link, congestion control </w:t>
      </w:r>
      <w:r w:rsidR="00AD54D2" w:rsidRPr="00A65ECE">
        <w:t>may put restrictions on the use of</w:t>
      </w:r>
      <w:r w:rsidR="00F6098F" w:rsidRPr="00A65ECE">
        <w:t xml:space="preserve">, </w:t>
      </w:r>
      <w:r w:rsidR="00AD54D2" w:rsidRPr="00A65ECE">
        <w:t>or periodicity of CSI report</w:t>
      </w:r>
      <w:r w:rsidR="00BB5ED3" w:rsidRPr="00A65ECE">
        <w:t xml:space="preserve"> as well as</w:t>
      </w:r>
      <w:r w:rsidR="00AD54D2" w:rsidRPr="00A65ECE">
        <w:t xml:space="preserve"> impose </w:t>
      </w:r>
      <w:r w:rsidR="00BB5ED3" w:rsidRPr="00A65ECE">
        <w:t xml:space="preserve">common </w:t>
      </w:r>
      <w:r w:rsidR="00AD54D2" w:rsidRPr="00A65ECE">
        <w:t>constraints on unicast sidelink power control, etc.</w:t>
      </w:r>
      <w:r w:rsidR="00BB5ED3" w:rsidRPr="00A65ECE">
        <w:t xml:space="preserve"> Finally congestion control may enforce UE to use broadcast communication for delivery of unicast or groupcast messages. </w:t>
      </w:r>
    </w:p>
    <w:p w:rsidR="00927ADC" w:rsidRPr="00A65ECE" w:rsidRDefault="00927ADC" w:rsidP="00927ADC">
      <w:pPr>
        <w:pStyle w:val="3GPPText"/>
      </w:pPr>
    </w:p>
    <w:p w:rsidR="00927ADC" w:rsidRPr="00A65ECE" w:rsidRDefault="00927ADC" w:rsidP="00927ADC">
      <w:pPr>
        <w:pStyle w:val="3GPPText"/>
        <w:numPr>
          <w:ilvl w:val="0"/>
          <w:numId w:val="15"/>
        </w:numPr>
        <w:rPr>
          <w:lang w:val="en-GB"/>
        </w:rPr>
      </w:pPr>
    </w:p>
    <w:p w:rsidR="00BB5ED3" w:rsidRPr="00A65ECE" w:rsidRDefault="00927ADC" w:rsidP="00927ADC">
      <w:pPr>
        <w:pStyle w:val="3GPPText"/>
        <w:numPr>
          <w:ilvl w:val="1"/>
          <w:numId w:val="15"/>
        </w:numPr>
        <w:rPr>
          <w:b/>
        </w:rPr>
      </w:pPr>
      <w:r w:rsidRPr="00A65ECE">
        <w:rPr>
          <w:b/>
        </w:rPr>
        <w:t xml:space="preserve">NR-V2X congestion control </w:t>
      </w:r>
      <w:r w:rsidR="00C31633" w:rsidRPr="00A65ECE">
        <w:rPr>
          <w:b/>
        </w:rPr>
        <w:t xml:space="preserve">function </w:t>
      </w:r>
      <w:r w:rsidR="00BB5ED3" w:rsidRPr="00A65ECE">
        <w:rPr>
          <w:b/>
        </w:rPr>
        <w:t xml:space="preserve">monitors amount of resources consumed by UE </w:t>
      </w:r>
      <w:r w:rsidR="00C31633" w:rsidRPr="00A65ECE">
        <w:rPr>
          <w:b/>
        </w:rPr>
        <w:t>over a (</w:t>
      </w:r>
      <w:r w:rsidR="00BB5ED3" w:rsidRPr="00A65ECE">
        <w:rPr>
          <w:b/>
        </w:rPr>
        <w:t>pre</w:t>
      </w:r>
      <w:r w:rsidR="00C31633" w:rsidRPr="00A65ECE">
        <w:rPr>
          <w:b/>
        </w:rPr>
        <w:t xml:space="preserve">)-configured </w:t>
      </w:r>
      <w:r w:rsidR="00BB5ED3" w:rsidRPr="00A65ECE">
        <w:rPr>
          <w:b/>
        </w:rPr>
        <w:t>time interval</w:t>
      </w:r>
    </w:p>
    <w:p w:rsidR="00927ADC" w:rsidRPr="00A65ECE" w:rsidRDefault="00BB5ED3" w:rsidP="00927ADC">
      <w:pPr>
        <w:pStyle w:val="3GPPText"/>
        <w:numPr>
          <w:ilvl w:val="1"/>
          <w:numId w:val="15"/>
        </w:numPr>
        <w:rPr>
          <w:b/>
        </w:rPr>
      </w:pPr>
      <w:r w:rsidRPr="00A65ECE">
        <w:rPr>
          <w:b/>
        </w:rPr>
        <w:t xml:space="preserve">NR-V2X congestion control does not differentiate amount of resources consumed by UE for different </w:t>
      </w:r>
      <w:r w:rsidR="001D1628" w:rsidRPr="00A65ECE">
        <w:rPr>
          <w:b/>
        </w:rPr>
        <w:t>communication type</w:t>
      </w:r>
      <w:r w:rsidRPr="00A65ECE">
        <w:rPr>
          <w:b/>
        </w:rPr>
        <w:t>s</w:t>
      </w:r>
      <w:r w:rsidR="001D1628" w:rsidRPr="00A65ECE">
        <w:rPr>
          <w:b/>
        </w:rPr>
        <w:t xml:space="preserve"> </w:t>
      </w:r>
      <w:r w:rsidRPr="00A65ECE">
        <w:rPr>
          <w:b/>
        </w:rPr>
        <w:t>(i.e. unicast, groupcast, broadcast)</w:t>
      </w:r>
    </w:p>
    <w:p w:rsidR="00BB5ED3" w:rsidRPr="00A65ECE" w:rsidRDefault="00BB5ED3" w:rsidP="00BB5ED3">
      <w:pPr>
        <w:pStyle w:val="3GPPText"/>
        <w:numPr>
          <w:ilvl w:val="2"/>
          <w:numId w:val="15"/>
        </w:numPr>
        <w:rPr>
          <w:b/>
        </w:rPr>
      </w:pPr>
      <w:r w:rsidRPr="00A65ECE">
        <w:rPr>
          <w:b/>
        </w:rPr>
        <w:t xml:space="preserve">How many resources to use for unicast, groupcast or broadcast communication is left up to UE implementation, subject to </w:t>
      </w:r>
      <w:r w:rsidR="00C31633" w:rsidRPr="00A65ECE">
        <w:rPr>
          <w:b/>
        </w:rPr>
        <w:t xml:space="preserve">total resource </w:t>
      </w:r>
      <w:r w:rsidRPr="00A65ECE">
        <w:rPr>
          <w:b/>
        </w:rPr>
        <w:t>constraints</w:t>
      </w:r>
      <w:r w:rsidR="00C31633" w:rsidRPr="00A65ECE">
        <w:rPr>
          <w:b/>
        </w:rPr>
        <w:t xml:space="preserve"> imposed by congestion metric</w:t>
      </w:r>
    </w:p>
    <w:p w:rsidR="00BB5ED3" w:rsidRPr="00A65ECE" w:rsidRDefault="00BB5ED3" w:rsidP="00BB5ED3">
      <w:pPr>
        <w:pStyle w:val="3GPPText"/>
        <w:numPr>
          <w:ilvl w:val="1"/>
          <w:numId w:val="15"/>
        </w:numPr>
        <w:rPr>
          <w:b/>
        </w:rPr>
      </w:pPr>
      <w:r w:rsidRPr="00A65ECE">
        <w:rPr>
          <w:b/>
        </w:rPr>
        <w:t xml:space="preserve">NR-V2X congestion control </w:t>
      </w:r>
      <w:r w:rsidR="00C31633" w:rsidRPr="00A65ECE">
        <w:rPr>
          <w:b/>
        </w:rPr>
        <w:t>settings depend on sidelink transmission priority (i.e. TX parameters depend on transmission priority)</w:t>
      </w:r>
    </w:p>
    <w:p w:rsidR="001D1628" w:rsidRPr="00A65ECE" w:rsidRDefault="00C31633" w:rsidP="00927ADC">
      <w:pPr>
        <w:pStyle w:val="3GPPText"/>
        <w:numPr>
          <w:ilvl w:val="1"/>
          <w:numId w:val="15"/>
        </w:numPr>
        <w:rPr>
          <w:b/>
        </w:rPr>
      </w:pPr>
      <w:r w:rsidRPr="00A65ECE">
        <w:rPr>
          <w:b/>
        </w:rPr>
        <w:t>NR V2X congestion control puts constraints on ranges of MCS, TX power, number of sub-channels and number of (re)-transmissions that can be used by UE depending on congestion metric</w:t>
      </w:r>
    </w:p>
    <w:p w:rsidR="00B54BA3" w:rsidRPr="00054C40" w:rsidRDefault="00B54BA3" w:rsidP="00CD3BAB">
      <w:pPr>
        <w:pStyle w:val="3GPPText"/>
        <w:rPr>
          <w:highlight w:val="yellow"/>
        </w:rPr>
      </w:pPr>
    </w:p>
    <w:p w:rsidR="003813BE" w:rsidRPr="00A65ECE" w:rsidRDefault="003813BE" w:rsidP="00356687">
      <w:pPr>
        <w:pStyle w:val="Heading2"/>
        <w:rPr>
          <w:lang w:eastAsia="zh-CN"/>
        </w:rPr>
      </w:pPr>
      <w:r w:rsidRPr="00A65ECE">
        <w:rPr>
          <w:lang w:eastAsia="zh-CN"/>
        </w:rPr>
        <w:lastRenderedPageBreak/>
        <w:t xml:space="preserve">Congestion Control </w:t>
      </w:r>
      <w:r w:rsidR="00C25E43" w:rsidRPr="00A65ECE">
        <w:rPr>
          <w:lang w:eastAsia="zh-CN"/>
        </w:rPr>
        <w:t xml:space="preserve">Implementation </w:t>
      </w:r>
      <w:r w:rsidRPr="00A65ECE">
        <w:rPr>
          <w:lang w:eastAsia="zh-CN"/>
        </w:rPr>
        <w:t>Details</w:t>
      </w:r>
    </w:p>
    <w:p w:rsidR="00FF6AE4" w:rsidRPr="008A4A33" w:rsidRDefault="00AC43C4" w:rsidP="00A65ECE">
      <w:pPr>
        <w:jc w:val="both"/>
        <w:rPr>
          <w:sz w:val="22"/>
          <w:szCs w:val="22"/>
          <w:lang w:eastAsia="zh-CN"/>
        </w:rPr>
      </w:pPr>
      <w:r>
        <w:rPr>
          <w:sz w:val="22"/>
          <w:szCs w:val="22"/>
          <w:lang w:eastAsia="zh-CN"/>
        </w:rPr>
        <w:t xml:space="preserve">RAN1 </w:t>
      </w:r>
      <w:r w:rsidR="009F18E9" w:rsidRPr="008A4A33">
        <w:rPr>
          <w:sz w:val="22"/>
          <w:szCs w:val="22"/>
          <w:lang w:eastAsia="zh-CN"/>
        </w:rPr>
        <w:t xml:space="preserve">agreed to </w:t>
      </w:r>
      <w:r w:rsidR="009C07FD" w:rsidRPr="008A4A33">
        <w:rPr>
          <w:sz w:val="22"/>
          <w:szCs w:val="22"/>
          <w:lang w:eastAsia="zh-CN"/>
        </w:rPr>
        <w:t xml:space="preserve">support </w:t>
      </w:r>
      <w:r w:rsidR="009F18E9" w:rsidRPr="008A4A33">
        <w:rPr>
          <w:sz w:val="22"/>
          <w:szCs w:val="22"/>
          <w:lang w:eastAsia="zh-CN"/>
        </w:rPr>
        <w:t>at least CBR metric</w:t>
      </w:r>
      <w:r>
        <w:rPr>
          <w:sz w:val="22"/>
          <w:szCs w:val="22"/>
          <w:lang w:eastAsia="zh-CN"/>
        </w:rPr>
        <w:t xml:space="preserve"> for congestion control</w:t>
      </w:r>
      <w:r w:rsidR="009C07FD" w:rsidRPr="008A4A33">
        <w:rPr>
          <w:sz w:val="22"/>
          <w:szCs w:val="22"/>
          <w:lang w:eastAsia="zh-CN"/>
        </w:rPr>
        <w:t>. The definition and usage of other metrics are still under discussion. In this section</w:t>
      </w:r>
      <w:r>
        <w:rPr>
          <w:sz w:val="22"/>
          <w:szCs w:val="22"/>
          <w:lang w:eastAsia="zh-CN"/>
        </w:rPr>
        <w:t>,</w:t>
      </w:r>
      <w:r w:rsidR="009C07FD" w:rsidRPr="008A4A33">
        <w:rPr>
          <w:sz w:val="22"/>
          <w:szCs w:val="22"/>
          <w:lang w:eastAsia="zh-CN"/>
        </w:rPr>
        <w:t xml:space="preserve"> we provide our views on </w:t>
      </w:r>
      <w:r w:rsidR="00307F3D" w:rsidRPr="008A4A33">
        <w:rPr>
          <w:sz w:val="22"/>
          <w:szCs w:val="22"/>
          <w:lang w:eastAsia="zh-CN"/>
        </w:rPr>
        <w:t xml:space="preserve">metrics used by congestion control and </w:t>
      </w:r>
      <w:r w:rsidR="009C07FD" w:rsidRPr="008A4A33">
        <w:rPr>
          <w:sz w:val="22"/>
          <w:szCs w:val="22"/>
          <w:lang w:eastAsia="zh-CN"/>
        </w:rPr>
        <w:t xml:space="preserve">congestion control </w:t>
      </w:r>
      <w:r w:rsidR="00307F3D" w:rsidRPr="008A4A33">
        <w:rPr>
          <w:sz w:val="22"/>
          <w:szCs w:val="22"/>
          <w:lang w:eastAsia="zh-CN"/>
        </w:rPr>
        <w:t xml:space="preserve">implementation </w:t>
      </w:r>
      <w:r w:rsidR="009C07FD" w:rsidRPr="008A4A33">
        <w:rPr>
          <w:sz w:val="22"/>
          <w:szCs w:val="22"/>
          <w:lang w:eastAsia="zh-CN"/>
        </w:rPr>
        <w:t>deta</w:t>
      </w:r>
      <w:r w:rsidR="00307F3D" w:rsidRPr="008A4A33">
        <w:rPr>
          <w:sz w:val="22"/>
          <w:szCs w:val="22"/>
          <w:lang w:eastAsia="zh-CN"/>
        </w:rPr>
        <w:t>ils</w:t>
      </w:r>
      <w:r w:rsidR="009C07FD" w:rsidRPr="008A4A33">
        <w:rPr>
          <w:sz w:val="22"/>
          <w:szCs w:val="22"/>
          <w:lang w:eastAsia="zh-CN"/>
        </w:rPr>
        <w:t>.</w:t>
      </w:r>
    </w:p>
    <w:p w:rsidR="00FF6AE4" w:rsidRPr="008A4A33" w:rsidRDefault="00DD4F99" w:rsidP="008778EE">
      <w:pPr>
        <w:rPr>
          <w:i/>
          <w:sz w:val="22"/>
          <w:szCs w:val="22"/>
          <w:lang w:eastAsia="zh-CN"/>
        </w:rPr>
      </w:pPr>
      <w:r w:rsidRPr="008A4A33">
        <w:rPr>
          <w:i/>
          <w:sz w:val="22"/>
          <w:szCs w:val="22"/>
          <w:lang w:eastAsia="zh-CN"/>
        </w:rPr>
        <w:t>Channel Occupancy Ratio (CR) parameter</w:t>
      </w:r>
    </w:p>
    <w:p w:rsidR="00D9043E" w:rsidRDefault="00D9043E" w:rsidP="008778EE">
      <w:pPr>
        <w:rPr>
          <w:sz w:val="22"/>
          <w:szCs w:val="22"/>
          <w:lang w:eastAsia="zh-CN"/>
        </w:rPr>
      </w:pPr>
      <w:r w:rsidRPr="008A4A33">
        <w:rPr>
          <w:sz w:val="22"/>
          <w:szCs w:val="22"/>
          <w:lang w:eastAsia="zh-CN"/>
        </w:rPr>
        <w:t xml:space="preserve">LTE V2X </w:t>
      </w:r>
      <w:r w:rsidR="009C07FD" w:rsidRPr="008A4A33">
        <w:rPr>
          <w:sz w:val="22"/>
          <w:szCs w:val="22"/>
          <w:lang w:val="en-US" w:eastAsia="zh-CN"/>
        </w:rPr>
        <w:t xml:space="preserve">sidelink </w:t>
      </w:r>
      <w:r w:rsidRPr="008A4A33">
        <w:rPr>
          <w:sz w:val="22"/>
          <w:szCs w:val="22"/>
          <w:lang w:eastAsia="zh-CN"/>
        </w:rPr>
        <w:t xml:space="preserve">congestion control </w:t>
      </w:r>
      <w:r w:rsidR="00AC43C4">
        <w:rPr>
          <w:sz w:val="22"/>
          <w:szCs w:val="22"/>
          <w:lang w:eastAsia="zh-CN"/>
        </w:rPr>
        <w:t xml:space="preserve">is considered </w:t>
      </w:r>
      <w:r w:rsidRPr="008A4A33">
        <w:rPr>
          <w:sz w:val="22"/>
          <w:szCs w:val="22"/>
          <w:lang w:eastAsia="zh-CN"/>
        </w:rPr>
        <w:t xml:space="preserve">as the starting point for NR </w:t>
      </w:r>
      <w:r w:rsidR="009C07FD" w:rsidRPr="008A4A33">
        <w:rPr>
          <w:sz w:val="22"/>
          <w:szCs w:val="22"/>
          <w:lang w:eastAsia="zh-CN"/>
        </w:rPr>
        <w:t xml:space="preserve">sidelink </w:t>
      </w:r>
      <w:r w:rsidRPr="008A4A33">
        <w:rPr>
          <w:sz w:val="22"/>
          <w:szCs w:val="22"/>
          <w:lang w:eastAsia="zh-CN"/>
        </w:rPr>
        <w:t xml:space="preserve">congestion control definition. </w:t>
      </w:r>
      <w:r w:rsidR="00AC43C4">
        <w:rPr>
          <w:sz w:val="22"/>
          <w:szCs w:val="22"/>
          <w:lang w:eastAsia="zh-CN"/>
        </w:rPr>
        <w:t xml:space="preserve">In LTE-V2X, </w:t>
      </w:r>
      <w:r w:rsidR="009C07FD" w:rsidRPr="008A4A33">
        <w:rPr>
          <w:sz w:val="22"/>
          <w:szCs w:val="22"/>
          <w:lang w:eastAsia="zh-CN"/>
        </w:rPr>
        <w:t>channel occupancy ratio has been defined</w:t>
      </w:r>
      <w:r w:rsidR="00AC43C4">
        <w:rPr>
          <w:sz w:val="22"/>
          <w:szCs w:val="22"/>
          <w:lang w:eastAsia="zh-CN"/>
        </w:rPr>
        <w:t xml:space="preserve"> to characterize channel utilization ratio</w:t>
      </w:r>
      <w:r w:rsidR="009C07FD" w:rsidRPr="008A4A33">
        <w:rPr>
          <w:sz w:val="22"/>
          <w:szCs w:val="22"/>
          <w:lang w:eastAsia="zh-CN"/>
        </w:rPr>
        <w:t xml:space="preserve">. </w:t>
      </w:r>
      <w:r w:rsidR="00AC43C4">
        <w:rPr>
          <w:sz w:val="22"/>
          <w:szCs w:val="22"/>
          <w:lang w:eastAsia="zh-CN"/>
        </w:rPr>
        <w:t xml:space="preserve">This parameter, will be also needed for NR-V2X, although its definition may change. </w:t>
      </w:r>
    </w:p>
    <w:p w:rsidR="004B7120" w:rsidRPr="008A4A33" w:rsidRDefault="004B7120" w:rsidP="00267E66">
      <w:pPr>
        <w:pStyle w:val="3GPPText"/>
        <w:rPr>
          <w:lang w:eastAsia="zh-CN"/>
        </w:rPr>
      </w:pPr>
    </w:p>
    <w:p w:rsidR="00D9043E" w:rsidRPr="008A4A33" w:rsidRDefault="00D9043E" w:rsidP="00D9043E">
      <w:pPr>
        <w:pStyle w:val="3GPPText"/>
        <w:numPr>
          <w:ilvl w:val="0"/>
          <w:numId w:val="15"/>
        </w:numPr>
        <w:rPr>
          <w:szCs w:val="22"/>
          <w:lang w:val="en-GB"/>
        </w:rPr>
      </w:pPr>
    </w:p>
    <w:p w:rsidR="00D9043E" w:rsidRDefault="00AC43C4" w:rsidP="00D9043E">
      <w:pPr>
        <w:pStyle w:val="3GPPText"/>
        <w:numPr>
          <w:ilvl w:val="1"/>
          <w:numId w:val="15"/>
        </w:numPr>
        <w:rPr>
          <w:b/>
          <w:szCs w:val="22"/>
        </w:rPr>
      </w:pPr>
      <w:r>
        <w:rPr>
          <w:b/>
          <w:szCs w:val="22"/>
        </w:rPr>
        <w:t>Define</w:t>
      </w:r>
      <w:r w:rsidR="00D9043E" w:rsidRPr="008A4A33">
        <w:rPr>
          <w:b/>
          <w:szCs w:val="22"/>
        </w:rPr>
        <w:t xml:space="preserve"> Channel Occupancy Ratio</w:t>
      </w:r>
      <w:r w:rsidR="00E926F8" w:rsidRPr="008A4A33">
        <w:rPr>
          <w:b/>
          <w:szCs w:val="22"/>
        </w:rPr>
        <w:t xml:space="preserve"> (CR)</w:t>
      </w:r>
      <w:r w:rsidR="00D9043E" w:rsidRPr="008A4A33">
        <w:rPr>
          <w:b/>
          <w:szCs w:val="22"/>
        </w:rPr>
        <w:t xml:space="preserve"> </w:t>
      </w:r>
      <w:r>
        <w:rPr>
          <w:b/>
          <w:szCs w:val="22"/>
        </w:rPr>
        <w:t>for NR-V2X congestion control as a metric that indicate channel utilization by TX UE during predefined time interval</w:t>
      </w:r>
    </w:p>
    <w:p w:rsidR="004B7120" w:rsidRPr="00267E66" w:rsidRDefault="004B7120" w:rsidP="00267E66">
      <w:pPr>
        <w:pStyle w:val="3GPPText"/>
      </w:pPr>
    </w:p>
    <w:p w:rsidR="00E1107E" w:rsidRPr="008A4A33" w:rsidRDefault="00733614" w:rsidP="0018035B">
      <w:pPr>
        <w:jc w:val="both"/>
        <w:rPr>
          <w:sz w:val="22"/>
          <w:szCs w:val="22"/>
          <w:lang w:eastAsia="zh-CN"/>
        </w:rPr>
      </w:pPr>
      <w:r w:rsidRPr="008A4A33">
        <w:rPr>
          <w:sz w:val="22"/>
          <w:szCs w:val="22"/>
          <w:lang w:eastAsia="zh-CN"/>
        </w:rPr>
        <w:t xml:space="preserve">The LTE V2X </w:t>
      </w:r>
      <w:r w:rsidR="00E926F8" w:rsidRPr="008A4A33">
        <w:rPr>
          <w:sz w:val="22"/>
          <w:szCs w:val="22"/>
          <w:lang w:eastAsia="zh-CN"/>
        </w:rPr>
        <w:t xml:space="preserve">communication </w:t>
      </w:r>
      <w:r w:rsidRPr="008A4A33">
        <w:rPr>
          <w:sz w:val="22"/>
          <w:szCs w:val="22"/>
          <w:lang w:eastAsia="zh-CN"/>
        </w:rPr>
        <w:t xml:space="preserve">was </w:t>
      </w:r>
      <w:r w:rsidR="00AC43C4">
        <w:rPr>
          <w:sz w:val="22"/>
          <w:szCs w:val="22"/>
          <w:lang w:eastAsia="zh-CN"/>
        </w:rPr>
        <w:t xml:space="preserve">optimized </w:t>
      </w:r>
      <w:r w:rsidR="00E926F8" w:rsidRPr="00A65ECE">
        <w:rPr>
          <w:sz w:val="22"/>
          <w:szCs w:val="22"/>
          <w:lang w:eastAsia="zh-CN"/>
        </w:rPr>
        <w:t xml:space="preserve">to support </w:t>
      </w:r>
      <w:r w:rsidRPr="008A4A33">
        <w:rPr>
          <w:sz w:val="22"/>
          <w:szCs w:val="22"/>
          <w:lang w:eastAsia="zh-CN"/>
        </w:rPr>
        <w:t>periodic traffic</w:t>
      </w:r>
      <w:r w:rsidR="00AC43C4">
        <w:rPr>
          <w:sz w:val="22"/>
          <w:szCs w:val="22"/>
          <w:lang w:eastAsia="zh-CN"/>
        </w:rPr>
        <w:t xml:space="preserve">. For periodic traffic, </w:t>
      </w:r>
      <w:r w:rsidRPr="008A4A33">
        <w:rPr>
          <w:sz w:val="22"/>
          <w:szCs w:val="22"/>
          <w:lang w:eastAsia="zh-CN"/>
        </w:rPr>
        <w:t xml:space="preserve">future resource allocation may be predicted </w:t>
      </w:r>
      <w:r w:rsidR="00AC43C4">
        <w:rPr>
          <w:sz w:val="22"/>
          <w:szCs w:val="22"/>
          <w:lang w:eastAsia="zh-CN"/>
        </w:rPr>
        <w:t xml:space="preserve">that was </w:t>
      </w:r>
      <w:r w:rsidRPr="008A4A33">
        <w:rPr>
          <w:sz w:val="22"/>
          <w:szCs w:val="22"/>
          <w:lang w:eastAsia="zh-CN"/>
        </w:rPr>
        <w:t xml:space="preserve">reflected in CR </w:t>
      </w:r>
      <w:r w:rsidR="00AC43C4">
        <w:rPr>
          <w:sz w:val="22"/>
          <w:szCs w:val="22"/>
          <w:lang w:eastAsia="zh-CN"/>
        </w:rPr>
        <w:t>definition in LTE specification</w:t>
      </w:r>
      <w:r w:rsidR="00DD4F99" w:rsidRPr="008A4A33">
        <w:rPr>
          <w:sz w:val="22"/>
          <w:szCs w:val="22"/>
          <w:lang w:eastAsia="zh-CN"/>
        </w:rPr>
        <w:t xml:space="preserve">. According to </w:t>
      </w:r>
      <w:r w:rsidR="00463711" w:rsidRPr="008A4A33">
        <w:rPr>
          <w:sz w:val="22"/>
          <w:szCs w:val="22"/>
          <w:lang w:eastAsia="zh-CN"/>
        </w:rPr>
        <w:t>TS 36.214</w:t>
      </w:r>
      <w:r w:rsidR="00AC43C4">
        <w:rPr>
          <w:sz w:val="22"/>
          <w:szCs w:val="22"/>
          <w:lang w:eastAsia="zh-CN"/>
        </w:rPr>
        <w:t xml:space="preserve">, </w:t>
      </w:r>
      <w:r w:rsidR="00DD4F99" w:rsidRPr="008A4A33">
        <w:rPr>
          <w:sz w:val="22"/>
          <w:szCs w:val="22"/>
          <w:lang w:eastAsia="zh-CN"/>
        </w:rPr>
        <w:t xml:space="preserve">CR is </w:t>
      </w:r>
      <w:r w:rsidR="00463711" w:rsidRPr="008A4A33">
        <w:rPr>
          <w:sz w:val="22"/>
          <w:szCs w:val="22"/>
          <w:lang w:eastAsia="zh-CN"/>
        </w:rPr>
        <w:t>evaluated over sub</w:t>
      </w:r>
      <w:r w:rsidR="00AC43C4">
        <w:rPr>
          <w:sz w:val="22"/>
          <w:szCs w:val="22"/>
          <w:lang w:eastAsia="zh-CN"/>
        </w:rPr>
        <w:t>-</w:t>
      </w:r>
      <w:r w:rsidR="00463711" w:rsidRPr="008A4A33">
        <w:rPr>
          <w:sz w:val="22"/>
          <w:szCs w:val="22"/>
          <w:lang w:eastAsia="zh-CN"/>
        </w:rPr>
        <w:t xml:space="preserve">channels allocated </w:t>
      </w:r>
      <w:r w:rsidR="00DD4F99" w:rsidRPr="008A4A33">
        <w:rPr>
          <w:sz w:val="22"/>
          <w:szCs w:val="22"/>
          <w:lang w:eastAsia="zh-CN"/>
        </w:rPr>
        <w:t xml:space="preserve">within a </w:t>
      </w:r>
      <w:r w:rsidR="00DD4F99" w:rsidRPr="008A4A33">
        <w:rPr>
          <w:sz w:val="22"/>
          <w:szCs w:val="22"/>
          <w:lang w:val="en-US" w:eastAsia="zh-CN"/>
        </w:rPr>
        <w:t xml:space="preserve">set of 1000 </w:t>
      </w:r>
      <w:r w:rsidR="00DD4F99" w:rsidRPr="008A4A33">
        <w:rPr>
          <w:sz w:val="22"/>
          <w:szCs w:val="22"/>
          <w:lang w:eastAsia="zh-CN"/>
        </w:rPr>
        <w:t>subframes</w:t>
      </w:r>
      <w:r w:rsidR="00AC43C4">
        <w:rPr>
          <w:sz w:val="22"/>
          <w:szCs w:val="22"/>
          <w:lang w:eastAsia="zh-CN"/>
        </w:rPr>
        <w:t xml:space="preserve"> (one second)</w:t>
      </w:r>
      <w:r w:rsidR="00463711" w:rsidRPr="008A4A33">
        <w:rPr>
          <w:sz w:val="22"/>
          <w:szCs w:val="22"/>
          <w:lang w:eastAsia="zh-CN"/>
        </w:rPr>
        <w:t xml:space="preserve">. This window may be </w:t>
      </w:r>
      <w:r w:rsidR="00AC43C4">
        <w:rPr>
          <w:sz w:val="22"/>
          <w:szCs w:val="22"/>
          <w:lang w:eastAsia="zh-CN"/>
        </w:rPr>
        <w:t xml:space="preserve">allocated to cover </w:t>
      </w:r>
      <w:r w:rsidR="00C22031">
        <w:rPr>
          <w:sz w:val="22"/>
          <w:szCs w:val="22"/>
          <w:lang w:eastAsia="zh-CN"/>
        </w:rPr>
        <w:t xml:space="preserve">potential </w:t>
      </w:r>
      <w:r w:rsidR="00AC43C4">
        <w:rPr>
          <w:sz w:val="22"/>
          <w:szCs w:val="22"/>
          <w:lang w:eastAsia="zh-CN"/>
        </w:rPr>
        <w:t>transmission</w:t>
      </w:r>
      <w:r w:rsidR="00C22031">
        <w:rPr>
          <w:sz w:val="22"/>
          <w:szCs w:val="22"/>
          <w:lang w:eastAsia="zh-CN"/>
        </w:rPr>
        <w:t>s</w:t>
      </w:r>
      <w:r w:rsidR="00AC43C4">
        <w:rPr>
          <w:sz w:val="22"/>
          <w:szCs w:val="22"/>
          <w:lang w:eastAsia="zh-CN"/>
        </w:rPr>
        <w:t xml:space="preserve"> in</w:t>
      </w:r>
      <w:r w:rsidR="00E1107E" w:rsidRPr="008A4A33">
        <w:rPr>
          <w:sz w:val="22"/>
          <w:szCs w:val="22"/>
          <w:lang w:eastAsia="zh-CN"/>
        </w:rPr>
        <w:t xml:space="preserve"> future</w:t>
      </w:r>
      <w:r w:rsidR="00463711" w:rsidRPr="00A65ECE">
        <w:rPr>
          <w:sz w:val="22"/>
          <w:szCs w:val="22"/>
          <w:lang w:eastAsia="zh-CN"/>
        </w:rPr>
        <w:t xml:space="preserve"> subframes</w:t>
      </w:r>
      <w:r w:rsidR="00E1107E" w:rsidRPr="008A4A33">
        <w:rPr>
          <w:sz w:val="22"/>
          <w:szCs w:val="22"/>
          <w:lang w:eastAsia="zh-CN"/>
        </w:rPr>
        <w:t>.</w:t>
      </w:r>
    </w:p>
    <w:p w:rsidR="00600D1A" w:rsidRDefault="00E1107E" w:rsidP="0018035B">
      <w:pPr>
        <w:jc w:val="both"/>
        <w:rPr>
          <w:sz w:val="22"/>
          <w:szCs w:val="22"/>
          <w:lang w:eastAsia="zh-CN"/>
        </w:rPr>
      </w:pPr>
      <w:r w:rsidRPr="008A4A33">
        <w:rPr>
          <w:sz w:val="22"/>
          <w:szCs w:val="22"/>
          <w:lang w:eastAsia="zh-CN"/>
        </w:rPr>
        <w:t xml:space="preserve">The aperiodic traffic targeted by NR V2X design </w:t>
      </w:r>
      <w:r w:rsidR="00C22031">
        <w:rPr>
          <w:sz w:val="22"/>
          <w:szCs w:val="22"/>
          <w:lang w:eastAsia="zh-CN"/>
        </w:rPr>
        <w:t xml:space="preserve">on top of periodic one is not easy to </w:t>
      </w:r>
      <w:r w:rsidRPr="008A4A33">
        <w:rPr>
          <w:sz w:val="22"/>
          <w:szCs w:val="22"/>
          <w:lang w:eastAsia="zh-CN"/>
        </w:rPr>
        <w:t>predict and, hence</w:t>
      </w:r>
      <w:r w:rsidR="00BC05ED" w:rsidRPr="008A4A33">
        <w:rPr>
          <w:sz w:val="22"/>
          <w:szCs w:val="22"/>
          <w:lang w:eastAsia="zh-CN"/>
        </w:rPr>
        <w:t>,</w:t>
      </w:r>
      <w:r w:rsidRPr="008A4A33">
        <w:rPr>
          <w:sz w:val="22"/>
          <w:szCs w:val="22"/>
          <w:lang w:eastAsia="zh-CN"/>
        </w:rPr>
        <w:t xml:space="preserve"> CR calculation window </w:t>
      </w:r>
      <w:r w:rsidR="00DD4F99" w:rsidRPr="008A4A33">
        <w:rPr>
          <w:sz w:val="22"/>
          <w:szCs w:val="22"/>
          <w:lang w:eastAsia="zh-CN"/>
        </w:rPr>
        <w:t xml:space="preserve">definition </w:t>
      </w:r>
      <w:r w:rsidRPr="00A65ECE">
        <w:rPr>
          <w:sz w:val="22"/>
          <w:szCs w:val="22"/>
          <w:lang w:eastAsia="zh-CN"/>
        </w:rPr>
        <w:t xml:space="preserve">should </w:t>
      </w:r>
      <w:r w:rsidR="00BC05ED" w:rsidRPr="00A65ECE">
        <w:rPr>
          <w:sz w:val="22"/>
          <w:szCs w:val="22"/>
          <w:lang w:eastAsia="zh-CN"/>
        </w:rPr>
        <w:t xml:space="preserve">also </w:t>
      </w:r>
      <w:r w:rsidRPr="00A65ECE">
        <w:rPr>
          <w:sz w:val="22"/>
          <w:szCs w:val="22"/>
          <w:lang w:eastAsia="zh-CN"/>
        </w:rPr>
        <w:t>be modified</w:t>
      </w:r>
      <w:r w:rsidR="00DD4F99" w:rsidRPr="008A4A33">
        <w:rPr>
          <w:sz w:val="22"/>
          <w:szCs w:val="22"/>
          <w:lang w:eastAsia="zh-CN"/>
        </w:rPr>
        <w:t xml:space="preserve"> for this traffic</w:t>
      </w:r>
      <w:r w:rsidRPr="00A65ECE">
        <w:rPr>
          <w:sz w:val="22"/>
          <w:szCs w:val="22"/>
          <w:lang w:eastAsia="zh-CN"/>
        </w:rPr>
        <w:t xml:space="preserve">. </w:t>
      </w:r>
      <w:r w:rsidR="00C22031">
        <w:rPr>
          <w:sz w:val="22"/>
          <w:szCs w:val="22"/>
          <w:lang w:eastAsia="zh-CN"/>
        </w:rPr>
        <w:t xml:space="preserve">In general, it is possible to measure average intensity of the traffic and still have a window allocated for potential future transmission. However, UE may have inaccurate </w:t>
      </w:r>
      <w:r w:rsidR="00F83276">
        <w:rPr>
          <w:sz w:val="22"/>
          <w:szCs w:val="22"/>
          <w:lang w:eastAsia="zh-CN"/>
        </w:rPr>
        <w:t>guess/</w:t>
      </w:r>
      <w:r w:rsidR="00C22031">
        <w:rPr>
          <w:sz w:val="22"/>
          <w:szCs w:val="22"/>
          <w:lang w:eastAsia="zh-CN"/>
        </w:rPr>
        <w:t xml:space="preserve">provisions and therefore it is better to position the window in the past. </w:t>
      </w:r>
      <w:r w:rsidR="00DD4F99" w:rsidRPr="008A4A33">
        <w:rPr>
          <w:sz w:val="22"/>
          <w:szCs w:val="22"/>
          <w:lang w:eastAsia="zh-CN"/>
        </w:rPr>
        <w:t>In this case</w:t>
      </w:r>
      <w:r w:rsidR="00C22031">
        <w:rPr>
          <w:sz w:val="22"/>
          <w:szCs w:val="22"/>
          <w:lang w:eastAsia="zh-CN"/>
        </w:rPr>
        <w:t>,</w:t>
      </w:r>
      <w:r w:rsidR="00DD4F99" w:rsidRPr="008A4A33">
        <w:rPr>
          <w:sz w:val="22"/>
          <w:szCs w:val="22"/>
          <w:lang w:eastAsia="zh-CN"/>
        </w:rPr>
        <w:t xml:space="preserve"> </w:t>
      </w:r>
      <w:r w:rsidR="00463711" w:rsidRPr="008A4A33">
        <w:rPr>
          <w:sz w:val="22"/>
          <w:szCs w:val="22"/>
          <w:lang w:eastAsia="zh-CN"/>
        </w:rPr>
        <w:t xml:space="preserve">CR calculation window should not include </w:t>
      </w:r>
      <w:r w:rsidRPr="00A65ECE">
        <w:rPr>
          <w:sz w:val="22"/>
          <w:szCs w:val="22"/>
          <w:lang w:eastAsia="zh-CN"/>
        </w:rPr>
        <w:t xml:space="preserve">resources </w:t>
      </w:r>
      <w:r w:rsidR="00463711" w:rsidRPr="008A4A33">
        <w:rPr>
          <w:sz w:val="22"/>
          <w:szCs w:val="22"/>
          <w:lang w:eastAsia="zh-CN"/>
        </w:rPr>
        <w:t xml:space="preserve">allocated </w:t>
      </w:r>
      <w:r w:rsidRPr="00A65ECE">
        <w:rPr>
          <w:sz w:val="22"/>
          <w:szCs w:val="22"/>
          <w:lang w:eastAsia="zh-CN"/>
        </w:rPr>
        <w:t>in future</w:t>
      </w:r>
      <w:r w:rsidR="00463711" w:rsidRPr="008A4A33">
        <w:rPr>
          <w:sz w:val="22"/>
          <w:szCs w:val="22"/>
          <w:lang w:eastAsia="zh-CN"/>
        </w:rPr>
        <w:t>.</w:t>
      </w:r>
      <w:r w:rsidR="00F83276" w:rsidRPr="00F83276">
        <w:rPr>
          <w:sz w:val="22"/>
          <w:szCs w:val="22"/>
          <w:lang w:eastAsia="zh-CN"/>
        </w:rPr>
        <w:t xml:space="preserve"> </w:t>
      </w:r>
      <w:r w:rsidR="00600D1A">
        <w:rPr>
          <w:sz w:val="22"/>
          <w:szCs w:val="22"/>
          <w:lang w:eastAsia="zh-CN"/>
        </w:rPr>
        <w:t xml:space="preserve">The only future resources that can </w:t>
      </w:r>
      <w:r w:rsidR="0018035B">
        <w:rPr>
          <w:sz w:val="22"/>
          <w:szCs w:val="22"/>
          <w:lang w:eastAsia="zh-CN"/>
        </w:rPr>
        <w:t xml:space="preserve">be </w:t>
      </w:r>
      <w:r w:rsidR="00600D1A">
        <w:rPr>
          <w:sz w:val="22"/>
          <w:szCs w:val="22"/>
          <w:lang w:eastAsia="zh-CN"/>
        </w:rPr>
        <w:t xml:space="preserve">accommodated in CR evaluation window </w:t>
      </w:r>
      <w:r w:rsidR="0018035B">
        <w:rPr>
          <w:sz w:val="22"/>
          <w:szCs w:val="22"/>
          <w:lang w:eastAsia="zh-CN"/>
        </w:rPr>
        <w:t xml:space="preserve">for aperiodic traffic </w:t>
      </w:r>
      <w:r w:rsidR="00600D1A">
        <w:rPr>
          <w:sz w:val="22"/>
          <w:szCs w:val="22"/>
          <w:lang w:eastAsia="zh-CN"/>
        </w:rPr>
        <w:t>are resources selected for a current TB transmission:</w:t>
      </w:r>
    </w:p>
    <w:p w:rsidR="00600D1A" w:rsidRDefault="00600D1A" w:rsidP="00314148">
      <w:pPr>
        <w:pStyle w:val="3GPPAgreements"/>
        <w:rPr>
          <w:lang w:eastAsia="zh-CN"/>
        </w:rPr>
      </w:pPr>
      <w:r>
        <w:rPr>
          <w:lang w:eastAsia="zh-CN"/>
        </w:rPr>
        <w:t>Resource for initial transmission</w:t>
      </w:r>
    </w:p>
    <w:p w:rsidR="00F83276" w:rsidRDefault="00600D1A" w:rsidP="00314148">
      <w:pPr>
        <w:pStyle w:val="3GPPAgreements"/>
        <w:rPr>
          <w:lang w:eastAsia="zh-CN"/>
        </w:rPr>
      </w:pPr>
      <w:r>
        <w:rPr>
          <w:lang w:eastAsia="zh-CN"/>
        </w:rPr>
        <w:t xml:space="preserve">Resources for initial transmission and all </w:t>
      </w:r>
      <w:r w:rsidR="0018035B">
        <w:rPr>
          <w:lang w:eastAsia="zh-CN"/>
        </w:rPr>
        <w:t xml:space="preserve">retransmissions </w:t>
      </w:r>
      <w:r>
        <w:rPr>
          <w:lang w:eastAsia="zh-CN"/>
        </w:rPr>
        <w:t>or subset of retransmissions</w:t>
      </w:r>
    </w:p>
    <w:p w:rsidR="00600D1A" w:rsidRPr="00314148" w:rsidRDefault="00600D1A" w:rsidP="0018035B">
      <w:pPr>
        <w:jc w:val="both"/>
        <w:rPr>
          <w:sz w:val="22"/>
          <w:szCs w:val="22"/>
          <w:lang w:eastAsia="zh-CN"/>
        </w:rPr>
      </w:pPr>
      <w:r w:rsidRPr="00314148">
        <w:rPr>
          <w:sz w:val="22"/>
          <w:szCs w:val="22"/>
          <w:lang w:eastAsia="zh-CN"/>
        </w:rPr>
        <w:t>Therefore in case of aperiodic traffic CR evaluation window may be allocated in future only for the period of time equal to remaining packet delay budget</w:t>
      </w:r>
      <w:r w:rsidR="0018035B">
        <w:rPr>
          <w:sz w:val="22"/>
          <w:szCs w:val="22"/>
          <w:lang w:eastAsia="zh-CN"/>
        </w:rPr>
        <w:t xml:space="preserve"> (PDB)</w:t>
      </w:r>
      <w:r w:rsidRPr="00314148">
        <w:rPr>
          <w:sz w:val="22"/>
          <w:szCs w:val="22"/>
          <w:lang w:eastAsia="zh-CN"/>
        </w:rPr>
        <w:t xml:space="preserve"> or resource reselection time.</w:t>
      </w:r>
      <w:r>
        <w:rPr>
          <w:sz w:val="22"/>
          <w:szCs w:val="22"/>
          <w:lang w:eastAsia="zh-CN"/>
        </w:rPr>
        <w:t xml:space="preserve"> If PDB or resource selection time is considered </w:t>
      </w:r>
      <w:r w:rsidR="00314148">
        <w:rPr>
          <w:sz w:val="22"/>
          <w:szCs w:val="22"/>
          <w:lang w:eastAsia="zh-CN"/>
        </w:rPr>
        <w:t>in</w:t>
      </w:r>
      <w:r>
        <w:rPr>
          <w:sz w:val="22"/>
          <w:szCs w:val="22"/>
          <w:lang w:eastAsia="zh-CN"/>
        </w:rPr>
        <w:t xml:space="preserve"> CR evaluation window then TX UE can </w:t>
      </w:r>
      <w:r w:rsidR="00314148">
        <w:rPr>
          <w:sz w:val="22"/>
          <w:szCs w:val="22"/>
          <w:lang w:eastAsia="zh-CN"/>
        </w:rPr>
        <w:t>take into account near future transmissions including resources planned for initial transmission and retransmissions of a given TB. Using this approach</w:t>
      </w:r>
      <w:r w:rsidR="0018035B">
        <w:rPr>
          <w:sz w:val="22"/>
          <w:szCs w:val="22"/>
          <w:lang w:eastAsia="zh-CN"/>
        </w:rPr>
        <w:t>,</w:t>
      </w:r>
      <w:r w:rsidR="00314148">
        <w:rPr>
          <w:sz w:val="22"/>
          <w:szCs w:val="22"/>
          <w:lang w:eastAsia="zh-CN"/>
        </w:rPr>
        <w:t xml:space="preserve"> UE can ensure that at the end of PDB UE will no</w:t>
      </w:r>
      <w:r w:rsidR="0018035B">
        <w:rPr>
          <w:sz w:val="22"/>
          <w:szCs w:val="22"/>
          <w:lang w:eastAsia="zh-CN"/>
        </w:rPr>
        <w:t>t</w:t>
      </w:r>
      <w:r w:rsidR="00314148">
        <w:rPr>
          <w:sz w:val="22"/>
          <w:szCs w:val="22"/>
          <w:lang w:eastAsia="zh-CN"/>
        </w:rPr>
        <w:t xml:space="preserve"> exceed CR</w:t>
      </w:r>
      <w:r w:rsidR="00314148" w:rsidRPr="00BC104B">
        <w:rPr>
          <w:sz w:val="22"/>
          <w:szCs w:val="22"/>
          <w:vertAlign w:val="subscript"/>
          <w:lang w:eastAsia="zh-CN"/>
        </w:rPr>
        <w:t>Limit</w:t>
      </w:r>
      <w:r w:rsidR="0018035B" w:rsidRPr="0018035B">
        <w:rPr>
          <w:sz w:val="22"/>
          <w:szCs w:val="22"/>
          <w:lang w:eastAsia="zh-CN"/>
        </w:rPr>
        <w:t>.</w:t>
      </w:r>
      <w:r w:rsidR="0018035B">
        <w:rPr>
          <w:sz w:val="22"/>
          <w:szCs w:val="22"/>
          <w:lang w:eastAsia="zh-CN"/>
        </w:rPr>
        <w:t xml:space="preserve"> The CR evaluation that takes into account planned transmissions can be utilized to select appropriate MCS, number of HARQ retransmission sub-channel size and thus avoid drop of a TB.</w:t>
      </w:r>
    </w:p>
    <w:p w:rsidR="006E6DDC" w:rsidRPr="00267E66" w:rsidRDefault="006E6DDC" w:rsidP="00F83276">
      <w:pPr>
        <w:rPr>
          <w:sz w:val="22"/>
          <w:szCs w:val="22"/>
          <w:lang w:eastAsia="zh-CN"/>
        </w:rPr>
      </w:pPr>
    </w:p>
    <w:p w:rsidR="006E6DDC" w:rsidRPr="00267E66" w:rsidRDefault="006E6DDC" w:rsidP="00267E66">
      <w:pPr>
        <w:pStyle w:val="3GPPText"/>
        <w:numPr>
          <w:ilvl w:val="0"/>
          <w:numId w:val="15"/>
        </w:numPr>
        <w:rPr>
          <w:b/>
          <w:szCs w:val="22"/>
          <w:lang w:eastAsia="zh-CN"/>
        </w:rPr>
      </w:pPr>
    </w:p>
    <w:p w:rsidR="00BB3E69" w:rsidRPr="00267E66" w:rsidRDefault="006E6DDC" w:rsidP="009A7C8B">
      <w:pPr>
        <w:pStyle w:val="3GPPText"/>
        <w:numPr>
          <w:ilvl w:val="1"/>
          <w:numId w:val="15"/>
        </w:numPr>
        <w:rPr>
          <w:b/>
          <w:szCs w:val="22"/>
        </w:rPr>
      </w:pPr>
      <w:r w:rsidRPr="00267E66">
        <w:rPr>
          <w:b/>
          <w:szCs w:val="22"/>
        </w:rPr>
        <w:t xml:space="preserve">CR evaluation window for aperiodic traffic </w:t>
      </w:r>
      <w:r w:rsidR="0018035B" w:rsidRPr="00267E66">
        <w:rPr>
          <w:b/>
          <w:szCs w:val="22"/>
        </w:rPr>
        <w:t xml:space="preserve">may be configured to </w:t>
      </w:r>
      <w:r w:rsidRPr="00267E66">
        <w:rPr>
          <w:b/>
          <w:szCs w:val="22"/>
        </w:rPr>
        <w:t xml:space="preserve">include resources in the past and </w:t>
      </w:r>
      <w:r w:rsidR="0018035B" w:rsidRPr="00267E66">
        <w:rPr>
          <w:b/>
          <w:szCs w:val="22"/>
        </w:rPr>
        <w:t xml:space="preserve">potential future </w:t>
      </w:r>
      <w:r w:rsidRPr="00267E66">
        <w:rPr>
          <w:b/>
          <w:szCs w:val="22"/>
        </w:rPr>
        <w:t xml:space="preserve">resources within </w:t>
      </w:r>
      <w:r w:rsidR="0018035B" w:rsidRPr="00267E66">
        <w:rPr>
          <w:b/>
          <w:szCs w:val="22"/>
        </w:rPr>
        <w:t xml:space="preserve">remaining </w:t>
      </w:r>
      <w:r w:rsidRPr="00267E66">
        <w:rPr>
          <w:b/>
          <w:szCs w:val="22"/>
        </w:rPr>
        <w:t xml:space="preserve">packet delay budget </w:t>
      </w:r>
      <w:r w:rsidR="00BB3E69" w:rsidRPr="00267E66">
        <w:rPr>
          <w:b/>
          <w:szCs w:val="22"/>
        </w:rPr>
        <w:t>or resource reselection time</w:t>
      </w:r>
    </w:p>
    <w:p w:rsidR="00BB3E69" w:rsidRDefault="00BB3E69" w:rsidP="009A7C8B">
      <w:pPr>
        <w:pStyle w:val="3GPPText"/>
        <w:numPr>
          <w:ilvl w:val="1"/>
          <w:numId w:val="15"/>
        </w:numPr>
        <w:rPr>
          <w:b/>
          <w:szCs w:val="22"/>
        </w:rPr>
      </w:pPr>
      <w:r w:rsidRPr="00267E66">
        <w:rPr>
          <w:b/>
          <w:szCs w:val="22"/>
        </w:rPr>
        <w:t>For aperiodic traffic CR evaluation window is defined as a time interval [n-a, n+b</w:t>
      </w:r>
      <w:r>
        <w:rPr>
          <w:b/>
          <w:szCs w:val="22"/>
        </w:rPr>
        <w:t>]</w:t>
      </w:r>
    </w:p>
    <w:p w:rsidR="00BB3E69" w:rsidRDefault="00BB3E69" w:rsidP="00267E66">
      <w:pPr>
        <w:pStyle w:val="3GPPText"/>
        <w:numPr>
          <w:ilvl w:val="2"/>
          <w:numId w:val="15"/>
        </w:numPr>
        <w:rPr>
          <w:b/>
          <w:szCs w:val="22"/>
        </w:rPr>
      </w:pPr>
      <w:r w:rsidRPr="00267E66">
        <w:rPr>
          <w:b/>
          <w:szCs w:val="22"/>
        </w:rPr>
        <w:t xml:space="preserve"> where </w:t>
      </w:r>
      <w:r>
        <w:rPr>
          <w:b/>
          <w:szCs w:val="22"/>
        </w:rPr>
        <w:t xml:space="preserve">0 &lt; </w:t>
      </w:r>
      <w:r w:rsidRPr="00267E66">
        <w:rPr>
          <w:b/>
          <w:szCs w:val="22"/>
        </w:rPr>
        <w:t xml:space="preserve">b </w:t>
      </w:r>
      <w:r w:rsidRPr="00267E66">
        <w:rPr>
          <w:rFonts w:hint="eastAsia"/>
          <w:b/>
          <w:szCs w:val="22"/>
        </w:rPr>
        <w:t>≤</w:t>
      </w:r>
      <w:r w:rsidRPr="00267E66">
        <w:rPr>
          <w:b/>
          <w:szCs w:val="22"/>
        </w:rPr>
        <w:t xml:space="preserve"> PDB</w:t>
      </w:r>
      <w:r>
        <w:rPr>
          <w:b/>
          <w:szCs w:val="22"/>
        </w:rPr>
        <w:t xml:space="preserve"> or </w:t>
      </w:r>
      <w:r w:rsidRPr="00267E66">
        <w:rPr>
          <w:b/>
          <w:szCs w:val="22"/>
        </w:rPr>
        <w:t>resource reselection time</w:t>
      </w:r>
      <w:r>
        <w:rPr>
          <w:b/>
          <w:szCs w:val="22"/>
        </w:rPr>
        <w:t>, n is the time instance (slot) of CR evaluation</w:t>
      </w:r>
    </w:p>
    <w:p w:rsidR="00684EC9" w:rsidRPr="00267E66" w:rsidRDefault="00BB3E69" w:rsidP="009A7C8B">
      <w:pPr>
        <w:pStyle w:val="3GPPText"/>
        <w:numPr>
          <w:ilvl w:val="1"/>
          <w:numId w:val="15"/>
        </w:numPr>
        <w:rPr>
          <w:b/>
          <w:szCs w:val="22"/>
        </w:rPr>
      </w:pPr>
      <w:r>
        <w:rPr>
          <w:b/>
          <w:szCs w:val="22"/>
        </w:rPr>
        <w:t>CR evaluation can take into account resources selected for transmission of a given TB</w:t>
      </w:r>
    </w:p>
    <w:p w:rsidR="00684EC9" w:rsidRPr="009A7C8B" w:rsidRDefault="00684EC9" w:rsidP="00F83276">
      <w:pPr>
        <w:rPr>
          <w:sz w:val="22"/>
          <w:szCs w:val="22"/>
          <w:lang w:val="en-US" w:eastAsia="zh-CN"/>
        </w:rPr>
      </w:pPr>
    </w:p>
    <w:p w:rsidR="00F83276" w:rsidRPr="00BE2D0F" w:rsidRDefault="00F83276" w:rsidP="00F83276">
      <w:pPr>
        <w:rPr>
          <w:sz w:val="22"/>
          <w:szCs w:val="22"/>
          <w:lang w:eastAsia="zh-CN"/>
        </w:rPr>
      </w:pPr>
      <w:r>
        <w:rPr>
          <w:sz w:val="22"/>
          <w:szCs w:val="22"/>
          <w:lang w:eastAsia="zh-CN"/>
        </w:rPr>
        <w:lastRenderedPageBreak/>
        <w:t xml:space="preserve">CR metric for </w:t>
      </w:r>
      <w:r w:rsidRPr="00BE2D0F">
        <w:rPr>
          <w:sz w:val="22"/>
          <w:szCs w:val="22"/>
          <w:lang w:eastAsia="zh-CN"/>
        </w:rPr>
        <w:t xml:space="preserve">periodic and aperiodic traffic has different statistics. For periodic traffic the measured channel occupancy is almost the same at any estimation time moment, while for aperiodic traffic the estimated CR value has large variation even for CR </w:t>
      </w:r>
      <w:r>
        <w:rPr>
          <w:sz w:val="22"/>
          <w:szCs w:val="22"/>
          <w:lang w:eastAsia="zh-CN"/>
        </w:rPr>
        <w:t xml:space="preserve">evaluation </w:t>
      </w:r>
      <w:r w:rsidRPr="008A4A33">
        <w:rPr>
          <w:sz w:val="22"/>
          <w:szCs w:val="22"/>
          <w:lang w:eastAsia="zh-CN"/>
        </w:rPr>
        <w:t xml:space="preserve">window </w:t>
      </w:r>
      <w:r>
        <w:rPr>
          <w:sz w:val="22"/>
          <w:szCs w:val="22"/>
          <w:lang w:eastAsia="zh-CN"/>
        </w:rPr>
        <w:t xml:space="preserve">of one second </w:t>
      </w:r>
      <w:r w:rsidRPr="008A4A33">
        <w:rPr>
          <w:sz w:val="22"/>
          <w:szCs w:val="22"/>
          <w:lang w:eastAsia="zh-CN"/>
        </w:rPr>
        <w:t xml:space="preserve">duration </w:t>
      </w:r>
      <w:r w:rsidR="004A6F4D">
        <w:rPr>
          <w:sz w:val="22"/>
          <w:szCs w:val="22"/>
          <w:lang w:eastAsia="zh-CN"/>
        </w:rPr>
        <w:t xml:space="preserve">as it is shown in </w:t>
      </w:r>
      <w:r w:rsidR="004A6F4D">
        <w:rPr>
          <w:sz w:val="22"/>
          <w:szCs w:val="22"/>
          <w:lang w:eastAsia="zh-CN"/>
        </w:rPr>
        <w:fldChar w:fldCharType="begin"/>
      </w:r>
      <w:r w:rsidR="004A6F4D">
        <w:rPr>
          <w:sz w:val="22"/>
          <w:szCs w:val="22"/>
          <w:lang w:eastAsia="zh-CN"/>
        </w:rPr>
        <w:instrText xml:space="preserve"> REF _Ref16878079 \h </w:instrText>
      </w:r>
      <w:r w:rsidR="004A6F4D">
        <w:rPr>
          <w:sz w:val="22"/>
          <w:szCs w:val="22"/>
          <w:lang w:eastAsia="zh-CN"/>
        </w:rPr>
      </w:r>
      <w:r w:rsidR="004A6F4D">
        <w:rPr>
          <w:sz w:val="22"/>
          <w:szCs w:val="22"/>
          <w:lang w:eastAsia="zh-CN"/>
        </w:rPr>
        <w:fldChar w:fldCharType="separate"/>
      </w:r>
      <w:r w:rsidR="00267E66" w:rsidRPr="00BE2D0F">
        <w:rPr>
          <w:sz w:val="22"/>
          <w:szCs w:val="22"/>
        </w:rPr>
        <w:t xml:space="preserve">Figure </w:t>
      </w:r>
      <w:r w:rsidR="00267E66">
        <w:rPr>
          <w:noProof/>
          <w:sz w:val="22"/>
          <w:szCs w:val="22"/>
        </w:rPr>
        <w:t>1</w:t>
      </w:r>
      <w:r w:rsidR="004A6F4D">
        <w:rPr>
          <w:sz w:val="22"/>
          <w:szCs w:val="22"/>
          <w:lang w:eastAsia="zh-CN"/>
        </w:rPr>
        <w:fldChar w:fldCharType="end"/>
      </w:r>
      <w:r w:rsidRPr="00BE2D0F">
        <w:rPr>
          <w:sz w:val="22"/>
          <w:szCs w:val="22"/>
          <w:lang w:eastAsia="zh-CN"/>
        </w:rPr>
        <w:t xml:space="preserve">. </w:t>
      </w:r>
    </w:p>
    <w:p w:rsidR="00F83276" w:rsidRPr="008A4A33" w:rsidRDefault="00F83276" w:rsidP="00F83276">
      <w:pPr>
        <w:jc w:val="center"/>
        <w:rPr>
          <w:sz w:val="22"/>
          <w:szCs w:val="22"/>
          <w:lang w:eastAsia="zh-CN"/>
        </w:rPr>
      </w:pPr>
      <w:r w:rsidRPr="008A4A33">
        <w:rPr>
          <w:noProof/>
          <w:sz w:val="22"/>
          <w:szCs w:val="22"/>
          <w:lang w:val="en-US"/>
        </w:rPr>
        <w:drawing>
          <wp:inline distT="0" distB="0" distL="0" distR="0" wp14:anchorId="0B3C7D1E" wp14:editId="2A988F2A">
            <wp:extent cx="2689200" cy="2016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p w:rsidR="00F83276" w:rsidRPr="00BE2D0F" w:rsidRDefault="00F83276" w:rsidP="00F83276">
      <w:pPr>
        <w:pStyle w:val="Caption"/>
        <w:jc w:val="center"/>
        <w:rPr>
          <w:sz w:val="22"/>
          <w:szCs w:val="22"/>
          <w:lang w:eastAsia="zh-CN"/>
        </w:rPr>
      </w:pPr>
      <w:bookmarkStart w:id="2" w:name="_Ref16878079"/>
      <w:r w:rsidRPr="00BE2D0F">
        <w:rPr>
          <w:sz w:val="22"/>
          <w:szCs w:val="22"/>
        </w:rPr>
        <w:t xml:space="preserve">Figure </w:t>
      </w:r>
      <w:r w:rsidRPr="00BE2D0F">
        <w:rPr>
          <w:sz w:val="22"/>
          <w:szCs w:val="22"/>
        </w:rPr>
        <w:fldChar w:fldCharType="begin"/>
      </w:r>
      <w:r w:rsidRPr="00BE2D0F">
        <w:rPr>
          <w:sz w:val="22"/>
          <w:szCs w:val="22"/>
        </w:rPr>
        <w:instrText xml:space="preserve"> SEQ Figure \* ARABIC </w:instrText>
      </w:r>
      <w:r w:rsidRPr="00BE2D0F">
        <w:rPr>
          <w:sz w:val="22"/>
          <w:szCs w:val="22"/>
        </w:rPr>
        <w:fldChar w:fldCharType="separate"/>
      </w:r>
      <w:r w:rsidR="00267E66">
        <w:rPr>
          <w:noProof/>
          <w:sz w:val="22"/>
          <w:szCs w:val="22"/>
        </w:rPr>
        <w:t>1</w:t>
      </w:r>
      <w:r w:rsidRPr="00BE2D0F">
        <w:rPr>
          <w:sz w:val="22"/>
          <w:szCs w:val="22"/>
        </w:rPr>
        <w:fldChar w:fldCharType="end"/>
      </w:r>
      <w:bookmarkEnd w:id="2"/>
      <w:r w:rsidRPr="00BE2D0F">
        <w:rPr>
          <w:sz w:val="22"/>
          <w:szCs w:val="22"/>
        </w:rPr>
        <w:t xml:space="preserve">: </w:t>
      </w:r>
      <w:r w:rsidRPr="008A4A33">
        <w:rPr>
          <w:sz w:val="22"/>
          <w:szCs w:val="22"/>
        </w:rPr>
        <w:t>Periodic and aperiodic traffic estimated</w:t>
      </w:r>
      <w:r w:rsidRPr="00BE2D0F">
        <w:rPr>
          <w:sz w:val="22"/>
          <w:szCs w:val="22"/>
        </w:rPr>
        <w:t xml:space="preserve"> CR </w:t>
      </w:r>
      <w:r w:rsidRPr="008A4A33">
        <w:rPr>
          <w:sz w:val="22"/>
          <w:szCs w:val="22"/>
        </w:rPr>
        <w:t>parameter</w:t>
      </w:r>
    </w:p>
    <w:p w:rsidR="005877D4" w:rsidRPr="00A65ECE" w:rsidRDefault="005877D4" w:rsidP="008778EE">
      <w:pPr>
        <w:rPr>
          <w:sz w:val="22"/>
          <w:szCs w:val="22"/>
          <w:lang w:eastAsia="zh-CN"/>
        </w:rPr>
      </w:pPr>
    </w:p>
    <w:p w:rsidR="00C25E43" w:rsidRPr="00A65ECE" w:rsidRDefault="00463711" w:rsidP="008778EE">
      <w:pPr>
        <w:rPr>
          <w:sz w:val="22"/>
          <w:szCs w:val="22"/>
          <w:lang w:eastAsia="zh-CN"/>
        </w:rPr>
      </w:pPr>
      <w:r w:rsidRPr="00A65ECE">
        <w:rPr>
          <w:sz w:val="22"/>
          <w:szCs w:val="22"/>
          <w:lang w:eastAsia="zh-CN"/>
        </w:rPr>
        <w:t xml:space="preserve">In case of traffic mixture, </w:t>
      </w:r>
      <w:r w:rsidR="00C25E43" w:rsidRPr="00A65ECE">
        <w:rPr>
          <w:sz w:val="22"/>
          <w:szCs w:val="22"/>
          <w:lang w:eastAsia="zh-CN"/>
        </w:rPr>
        <w:t>the CR metric may be calculated in different ways:</w:t>
      </w:r>
    </w:p>
    <w:p w:rsidR="00F83276" w:rsidRPr="00A65ECE" w:rsidRDefault="00307F3D" w:rsidP="00A65ECE">
      <w:pPr>
        <w:pStyle w:val="3GPPAgreements"/>
        <w:rPr>
          <w:lang w:eastAsia="zh-CN"/>
        </w:rPr>
      </w:pPr>
      <w:r w:rsidRPr="00A65ECE">
        <w:rPr>
          <w:lang w:eastAsia="zh-CN"/>
        </w:rPr>
        <w:t xml:space="preserve">Alternative 1. </w:t>
      </w:r>
      <w:r w:rsidR="00F83276" w:rsidRPr="00A65ECE">
        <w:rPr>
          <w:lang w:eastAsia="zh-CN"/>
        </w:rPr>
        <w:t xml:space="preserve">CR metric is evaluated for sum of </w:t>
      </w:r>
      <w:r w:rsidR="00C25E43" w:rsidRPr="00A65ECE">
        <w:rPr>
          <w:lang w:eastAsia="zh-CN"/>
        </w:rPr>
        <w:t>periodic and aperiodic traffic</w:t>
      </w:r>
      <w:r w:rsidR="00F83276" w:rsidRPr="00F83276">
        <w:rPr>
          <w:szCs w:val="22"/>
          <w:lang w:eastAsia="zh-CN"/>
        </w:rPr>
        <w:t xml:space="preserve"> </w:t>
      </w:r>
    </w:p>
    <w:p w:rsidR="00C25E43" w:rsidRPr="00A65ECE" w:rsidRDefault="00F83276" w:rsidP="00A65ECE">
      <w:pPr>
        <w:pStyle w:val="3GPPAgreements"/>
        <w:numPr>
          <w:ilvl w:val="1"/>
          <w:numId w:val="9"/>
        </w:numPr>
        <w:rPr>
          <w:lang w:eastAsia="zh-CN"/>
        </w:rPr>
      </w:pPr>
      <w:r w:rsidRPr="00314663">
        <w:rPr>
          <w:szCs w:val="22"/>
          <w:lang w:eastAsia="zh-CN"/>
        </w:rPr>
        <w:t xml:space="preserve">In this case the </w:t>
      </w:r>
      <w:r>
        <w:rPr>
          <w:szCs w:val="22"/>
          <w:lang w:eastAsia="zh-CN"/>
        </w:rPr>
        <w:t xml:space="preserve">CR </w:t>
      </w:r>
      <w:r w:rsidRPr="00314663">
        <w:rPr>
          <w:szCs w:val="22"/>
          <w:lang w:eastAsia="zh-CN"/>
        </w:rPr>
        <w:t>metric should be compared with the single CR</w:t>
      </w:r>
      <w:r w:rsidRPr="00314663">
        <w:rPr>
          <w:szCs w:val="22"/>
          <w:vertAlign w:val="subscript"/>
          <w:lang w:eastAsia="zh-CN"/>
        </w:rPr>
        <w:t>Limit</w:t>
      </w:r>
      <w:r w:rsidRPr="00314663">
        <w:rPr>
          <w:szCs w:val="22"/>
          <w:lang w:eastAsia="zh-CN"/>
        </w:rPr>
        <w:t xml:space="preserve"> value which indicates the upper bound of the proportion of utilized resources</w:t>
      </w:r>
      <w:r>
        <w:rPr>
          <w:szCs w:val="22"/>
          <w:lang w:eastAsia="zh-CN"/>
        </w:rPr>
        <w:t xml:space="preserve"> for both traffics</w:t>
      </w:r>
      <w:r w:rsidRPr="00314663">
        <w:rPr>
          <w:szCs w:val="22"/>
          <w:lang w:eastAsia="zh-CN"/>
        </w:rPr>
        <w:t>. In case of mix</w:t>
      </w:r>
      <w:r>
        <w:rPr>
          <w:szCs w:val="22"/>
          <w:lang w:eastAsia="zh-CN"/>
        </w:rPr>
        <w:t>ed</w:t>
      </w:r>
      <w:r w:rsidRPr="00314663">
        <w:rPr>
          <w:szCs w:val="22"/>
          <w:lang w:eastAsia="zh-CN"/>
        </w:rPr>
        <w:t xml:space="preserve"> traffic</w:t>
      </w:r>
      <w:r>
        <w:rPr>
          <w:szCs w:val="22"/>
          <w:lang w:eastAsia="zh-CN"/>
        </w:rPr>
        <w:t xml:space="preserve"> type</w:t>
      </w:r>
      <w:r w:rsidRPr="00314663">
        <w:rPr>
          <w:szCs w:val="22"/>
          <w:lang w:eastAsia="zh-CN"/>
        </w:rPr>
        <w:t xml:space="preserve">s at the </w:t>
      </w:r>
      <w:r>
        <w:rPr>
          <w:szCs w:val="22"/>
          <w:lang w:eastAsia="zh-CN"/>
        </w:rPr>
        <w:t>TX UE</w:t>
      </w:r>
      <w:r w:rsidRPr="00314663">
        <w:rPr>
          <w:szCs w:val="22"/>
          <w:lang w:eastAsia="zh-CN"/>
        </w:rPr>
        <w:t xml:space="preserve">, the bursty aperiodic traffic transmission may </w:t>
      </w:r>
      <w:r>
        <w:rPr>
          <w:szCs w:val="22"/>
          <w:lang w:eastAsia="zh-CN"/>
        </w:rPr>
        <w:t xml:space="preserve">activate </w:t>
      </w:r>
      <w:r w:rsidRPr="00314663">
        <w:rPr>
          <w:szCs w:val="22"/>
          <w:lang w:eastAsia="zh-CN"/>
        </w:rPr>
        <w:t xml:space="preserve">congestion control for periodic traffic. </w:t>
      </w:r>
    </w:p>
    <w:p w:rsidR="00C25E43" w:rsidRPr="00A65ECE" w:rsidRDefault="00307F3D" w:rsidP="00A65ECE">
      <w:pPr>
        <w:pStyle w:val="3GPPAgreements"/>
        <w:rPr>
          <w:lang w:eastAsia="zh-CN"/>
        </w:rPr>
      </w:pPr>
      <w:r w:rsidRPr="00A65ECE">
        <w:rPr>
          <w:lang w:eastAsia="zh-CN"/>
        </w:rPr>
        <w:t xml:space="preserve">Alternative 2. CR metric </w:t>
      </w:r>
      <w:r w:rsidR="00F83276" w:rsidRPr="00A65ECE">
        <w:rPr>
          <w:lang w:eastAsia="zh-CN"/>
        </w:rPr>
        <w:t xml:space="preserve">is separately evaluated </w:t>
      </w:r>
      <w:r w:rsidRPr="00A65ECE">
        <w:rPr>
          <w:lang w:eastAsia="zh-CN"/>
        </w:rPr>
        <w:t xml:space="preserve">for </w:t>
      </w:r>
      <w:r w:rsidR="00C25E43" w:rsidRPr="00A65ECE">
        <w:rPr>
          <w:lang w:eastAsia="zh-CN"/>
        </w:rPr>
        <w:t>periodic and aperiodic traffics</w:t>
      </w:r>
    </w:p>
    <w:p w:rsidR="00F83276" w:rsidRDefault="00F83276" w:rsidP="00A65ECE">
      <w:pPr>
        <w:pStyle w:val="3GPPAgreements"/>
        <w:numPr>
          <w:ilvl w:val="1"/>
          <w:numId w:val="9"/>
        </w:numPr>
        <w:rPr>
          <w:szCs w:val="22"/>
          <w:lang w:eastAsia="zh-CN"/>
        </w:rPr>
      </w:pPr>
      <w:r>
        <w:rPr>
          <w:szCs w:val="22"/>
          <w:lang w:eastAsia="zh-CN"/>
        </w:rPr>
        <w:t xml:space="preserve">In this case, </w:t>
      </w:r>
      <w:r w:rsidR="006C480B" w:rsidRPr="00A65ECE">
        <w:rPr>
          <w:szCs w:val="22"/>
          <w:lang w:eastAsia="zh-CN"/>
        </w:rPr>
        <w:t>the separate CR metrics are evaluated for each traffic type, i.e. CR</w:t>
      </w:r>
      <w:r w:rsidR="006C480B" w:rsidRPr="00A65ECE">
        <w:rPr>
          <w:szCs w:val="22"/>
          <w:vertAlign w:val="subscript"/>
          <w:lang w:eastAsia="zh-CN"/>
        </w:rPr>
        <w:t>Periodic</w:t>
      </w:r>
      <w:r w:rsidR="006C480B" w:rsidRPr="00A65ECE">
        <w:rPr>
          <w:szCs w:val="22"/>
          <w:lang w:eastAsia="zh-CN"/>
        </w:rPr>
        <w:t xml:space="preserve"> and CR</w:t>
      </w:r>
      <w:r w:rsidR="006C480B" w:rsidRPr="00A65ECE">
        <w:rPr>
          <w:szCs w:val="22"/>
          <w:vertAlign w:val="subscript"/>
          <w:lang w:eastAsia="zh-CN"/>
        </w:rPr>
        <w:t>Aperiodic</w:t>
      </w:r>
      <w:r w:rsidR="006C480B" w:rsidRPr="00A65ECE">
        <w:rPr>
          <w:szCs w:val="22"/>
          <w:lang w:eastAsia="zh-CN"/>
        </w:rPr>
        <w:t xml:space="preserve"> . </w:t>
      </w:r>
      <w:r>
        <w:rPr>
          <w:szCs w:val="22"/>
          <w:lang w:eastAsia="zh-CN"/>
        </w:rPr>
        <w:t>D</w:t>
      </w:r>
      <w:r w:rsidR="006C480B" w:rsidRPr="00A65ECE">
        <w:rPr>
          <w:szCs w:val="22"/>
          <w:lang w:eastAsia="zh-CN"/>
        </w:rPr>
        <w:t xml:space="preserve">ifferent resource </w:t>
      </w:r>
      <w:r w:rsidR="00E554CE" w:rsidRPr="00A65ECE">
        <w:rPr>
          <w:szCs w:val="22"/>
          <w:lang w:eastAsia="zh-CN"/>
        </w:rPr>
        <w:t xml:space="preserve">occupancy </w:t>
      </w:r>
      <w:r w:rsidR="006C480B" w:rsidRPr="00A65ECE">
        <w:rPr>
          <w:szCs w:val="22"/>
          <w:lang w:eastAsia="zh-CN"/>
        </w:rPr>
        <w:t xml:space="preserve">management strategies may be used </w:t>
      </w:r>
      <w:r w:rsidR="00E554CE" w:rsidRPr="00A65ECE">
        <w:rPr>
          <w:szCs w:val="22"/>
          <w:lang w:eastAsia="zh-CN"/>
        </w:rPr>
        <w:t>for periodic and aperiodic traffics. For example, for aperiodic traffic, the drop of transmission opportunity could be used to control channel utilization, while for periodic traffic it could be decided to limit the number of allocated TTIs to preserve transport block transmissions and simultaneously achieve target limit.</w:t>
      </w:r>
    </w:p>
    <w:p w:rsidR="00CC3797" w:rsidRPr="00A65ECE" w:rsidRDefault="00CC3797" w:rsidP="00A65ECE">
      <w:pPr>
        <w:pStyle w:val="3GPPAgreements"/>
        <w:numPr>
          <w:ilvl w:val="0"/>
          <w:numId w:val="0"/>
        </w:numPr>
        <w:ind w:left="284" w:hanging="284"/>
        <w:rPr>
          <w:lang w:eastAsia="zh-CN"/>
        </w:rPr>
      </w:pPr>
    </w:p>
    <w:p w:rsidR="006B61E9" w:rsidRPr="00A65ECE" w:rsidRDefault="006B61E9" w:rsidP="006B61E9">
      <w:pPr>
        <w:pStyle w:val="3GPPText"/>
        <w:numPr>
          <w:ilvl w:val="0"/>
          <w:numId w:val="15"/>
        </w:numPr>
        <w:rPr>
          <w:szCs w:val="22"/>
          <w:lang w:val="en-GB"/>
        </w:rPr>
      </w:pPr>
    </w:p>
    <w:p w:rsidR="00DC3480" w:rsidRPr="00A65ECE" w:rsidRDefault="00F83276">
      <w:pPr>
        <w:pStyle w:val="3GPPText"/>
        <w:numPr>
          <w:ilvl w:val="1"/>
          <w:numId w:val="15"/>
        </w:numPr>
        <w:rPr>
          <w:b/>
          <w:szCs w:val="22"/>
        </w:rPr>
      </w:pPr>
      <w:r>
        <w:rPr>
          <w:b/>
          <w:szCs w:val="22"/>
        </w:rPr>
        <w:t xml:space="preserve">Separately </w:t>
      </w:r>
      <w:r w:rsidR="00DC3480">
        <w:rPr>
          <w:b/>
          <w:szCs w:val="22"/>
        </w:rPr>
        <w:t xml:space="preserve">evaluate </w:t>
      </w:r>
      <w:r w:rsidR="006B61E9" w:rsidRPr="00A65ECE">
        <w:rPr>
          <w:b/>
          <w:szCs w:val="22"/>
        </w:rPr>
        <w:t xml:space="preserve">CR </w:t>
      </w:r>
      <w:r w:rsidR="00CC3797" w:rsidRPr="00A65ECE">
        <w:rPr>
          <w:b/>
          <w:szCs w:val="22"/>
        </w:rPr>
        <w:t>metric</w:t>
      </w:r>
      <w:r w:rsidR="006B61E9" w:rsidRPr="00A65ECE">
        <w:rPr>
          <w:b/>
          <w:szCs w:val="22"/>
        </w:rPr>
        <w:t xml:space="preserve"> </w:t>
      </w:r>
      <w:r w:rsidR="00DC3480">
        <w:rPr>
          <w:b/>
          <w:szCs w:val="22"/>
        </w:rPr>
        <w:t xml:space="preserve">and CR limits </w:t>
      </w:r>
      <w:r w:rsidR="006B61E9" w:rsidRPr="00A65ECE">
        <w:rPr>
          <w:b/>
          <w:szCs w:val="22"/>
        </w:rPr>
        <w:t>for periodic and aperiodic traffic</w:t>
      </w:r>
      <w:r w:rsidR="00DC3480">
        <w:rPr>
          <w:b/>
          <w:szCs w:val="22"/>
        </w:rPr>
        <w:t xml:space="preserve"> </w:t>
      </w:r>
    </w:p>
    <w:p w:rsidR="008A4A33" w:rsidRDefault="008A4A33" w:rsidP="00D9043E">
      <w:pPr>
        <w:rPr>
          <w:i/>
          <w:sz w:val="22"/>
          <w:szCs w:val="22"/>
          <w:lang w:eastAsia="zh-CN"/>
        </w:rPr>
      </w:pPr>
    </w:p>
    <w:p w:rsidR="00D9043E" w:rsidRPr="00A65ECE" w:rsidRDefault="00D9043E" w:rsidP="00D9043E">
      <w:pPr>
        <w:rPr>
          <w:i/>
          <w:sz w:val="22"/>
          <w:szCs w:val="22"/>
          <w:lang w:eastAsia="zh-CN"/>
        </w:rPr>
      </w:pPr>
      <w:r w:rsidRPr="00A65ECE">
        <w:rPr>
          <w:i/>
          <w:sz w:val="22"/>
          <w:szCs w:val="22"/>
          <w:lang w:eastAsia="zh-CN"/>
        </w:rPr>
        <w:t>CBR metric</w:t>
      </w:r>
    </w:p>
    <w:p w:rsidR="00D9043E" w:rsidRPr="00A65ECE" w:rsidRDefault="00D9043E" w:rsidP="00D9043E">
      <w:pPr>
        <w:rPr>
          <w:sz w:val="22"/>
          <w:szCs w:val="22"/>
          <w:lang w:eastAsia="zh-CN"/>
        </w:rPr>
      </w:pPr>
      <w:r w:rsidRPr="00A65ECE">
        <w:rPr>
          <w:sz w:val="22"/>
          <w:szCs w:val="22"/>
          <w:lang w:eastAsia="zh-CN"/>
        </w:rPr>
        <w:t xml:space="preserve">Similarly to the LTE, </w:t>
      </w:r>
      <w:r w:rsidR="00B71541" w:rsidRPr="00A65ECE">
        <w:rPr>
          <w:sz w:val="22"/>
          <w:szCs w:val="22"/>
          <w:lang w:eastAsia="zh-CN"/>
        </w:rPr>
        <w:t xml:space="preserve">the </w:t>
      </w:r>
      <w:r w:rsidRPr="00A65ECE">
        <w:rPr>
          <w:sz w:val="22"/>
          <w:szCs w:val="22"/>
          <w:lang w:eastAsia="zh-CN"/>
        </w:rPr>
        <w:t xml:space="preserve">CBR metric should be evaluated by each node </w:t>
      </w:r>
      <w:r w:rsidR="00B71541" w:rsidRPr="00A65ECE">
        <w:rPr>
          <w:sz w:val="22"/>
          <w:szCs w:val="22"/>
          <w:lang w:eastAsia="zh-CN"/>
        </w:rPr>
        <w:t>over</w:t>
      </w:r>
      <w:r w:rsidRPr="00A65ECE">
        <w:rPr>
          <w:sz w:val="22"/>
          <w:szCs w:val="22"/>
          <w:lang w:eastAsia="zh-CN"/>
        </w:rPr>
        <w:t xml:space="preserve"> resources in CBR measurement window. The problem of CBR measurement window definition incorporates the following aspects that should be considered</w:t>
      </w:r>
      <w:r w:rsidR="00B71541" w:rsidRPr="00A65ECE">
        <w:rPr>
          <w:sz w:val="22"/>
          <w:szCs w:val="22"/>
          <w:lang w:eastAsia="zh-CN"/>
        </w:rPr>
        <w:t xml:space="preserve"> in window size definition</w:t>
      </w:r>
      <w:r w:rsidRPr="00A65ECE">
        <w:rPr>
          <w:sz w:val="22"/>
          <w:szCs w:val="22"/>
          <w:lang w:eastAsia="zh-CN"/>
        </w:rPr>
        <w:t>:</w:t>
      </w:r>
    </w:p>
    <w:p w:rsidR="00FB1E84" w:rsidRDefault="00D9043E" w:rsidP="00A65ECE">
      <w:pPr>
        <w:pStyle w:val="3GPPAgreements"/>
        <w:rPr>
          <w:lang w:eastAsia="zh-CN"/>
        </w:rPr>
      </w:pPr>
      <w:r w:rsidRPr="00A65ECE">
        <w:rPr>
          <w:b/>
          <w:lang w:eastAsia="zh-CN"/>
        </w:rPr>
        <w:t xml:space="preserve">CBR </w:t>
      </w:r>
      <w:r w:rsidR="00DC3480">
        <w:rPr>
          <w:b/>
          <w:lang w:eastAsia="zh-CN"/>
        </w:rPr>
        <w:t>quantization</w:t>
      </w:r>
      <w:r w:rsidRPr="00A65ECE">
        <w:rPr>
          <w:lang w:eastAsia="zh-CN"/>
        </w:rPr>
        <w:t xml:space="preserve">. The minimum CBR quanta </w:t>
      </w:r>
      <w:r w:rsidR="00DC3480">
        <w:rPr>
          <w:lang w:eastAsia="zh-CN"/>
        </w:rPr>
        <w:t xml:space="preserve">is defined </w:t>
      </w:r>
      <w:r w:rsidRPr="00A65ECE">
        <w:rPr>
          <w:lang w:eastAsia="zh-CN"/>
        </w:rPr>
        <w:t>as Δ</w:t>
      </w:r>
      <w:r w:rsidRPr="00A65ECE">
        <w:rPr>
          <w:vertAlign w:val="subscript"/>
          <w:lang w:eastAsia="zh-CN"/>
        </w:rPr>
        <w:t>CBR</w:t>
      </w:r>
      <w:r w:rsidRPr="00A65ECE">
        <w:rPr>
          <w:lang w:eastAsia="zh-CN"/>
        </w:rPr>
        <w:t>=1/(</w:t>
      </w:r>
      <w:r w:rsidR="00DC3480">
        <w:rPr>
          <w:lang w:eastAsia="zh-CN"/>
        </w:rPr>
        <w:t>N</w:t>
      </w:r>
      <w:r w:rsidR="00DC3480" w:rsidRPr="00A65ECE">
        <w:rPr>
          <w:vertAlign w:val="subscript"/>
          <w:lang w:eastAsia="zh-CN"/>
        </w:rPr>
        <w:t>T</w:t>
      </w:r>
      <w:r w:rsidRPr="00A65ECE">
        <w:rPr>
          <w:lang w:eastAsia="zh-CN"/>
        </w:rPr>
        <w:t>*N</w:t>
      </w:r>
      <w:r w:rsidR="00DC3480">
        <w:rPr>
          <w:vertAlign w:val="subscript"/>
          <w:lang w:eastAsia="zh-CN"/>
        </w:rPr>
        <w:t>F</w:t>
      </w:r>
      <w:r w:rsidRPr="00A65ECE">
        <w:rPr>
          <w:lang w:eastAsia="zh-CN"/>
        </w:rPr>
        <w:t>)</w:t>
      </w:r>
      <w:r w:rsidR="008A4A33">
        <w:rPr>
          <w:lang w:eastAsia="zh-CN"/>
        </w:rPr>
        <w:t xml:space="preserve"> </w:t>
      </w:r>
      <w:r w:rsidR="00FB1E84">
        <w:rPr>
          <w:lang w:eastAsia="zh-CN"/>
        </w:rPr>
        <w:t>where N</w:t>
      </w:r>
      <w:r w:rsidR="00FB1E84" w:rsidRPr="00A65ECE">
        <w:rPr>
          <w:vertAlign w:val="subscript"/>
          <w:lang w:eastAsia="zh-CN"/>
        </w:rPr>
        <w:t>T</w:t>
      </w:r>
      <w:r w:rsidR="00FB1E84">
        <w:rPr>
          <w:lang w:eastAsia="zh-CN"/>
        </w:rPr>
        <w:t xml:space="preserve"> and N</w:t>
      </w:r>
      <w:r w:rsidR="00FB1E84" w:rsidRPr="00A65ECE">
        <w:rPr>
          <w:vertAlign w:val="subscript"/>
          <w:lang w:eastAsia="zh-CN"/>
        </w:rPr>
        <w:t>F</w:t>
      </w:r>
      <w:r w:rsidR="00FB1E84">
        <w:rPr>
          <w:lang w:eastAsia="zh-CN"/>
        </w:rPr>
        <w:t xml:space="preserve"> is a number of time and frequency resources in CBR measurement window.</w:t>
      </w:r>
    </w:p>
    <w:p w:rsidR="00D9043E" w:rsidRPr="00A65ECE" w:rsidRDefault="00D9043E" w:rsidP="00A65ECE">
      <w:pPr>
        <w:pStyle w:val="3GPPAgreements"/>
        <w:rPr>
          <w:lang w:eastAsia="zh-CN"/>
        </w:rPr>
      </w:pPr>
      <w:r w:rsidRPr="00A65ECE">
        <w:rPr>
          <w:b/>
          <w:lang w:eastAsia="zh-CN"/>
        </w:rPr>
        <w:t>CBR variations</w:t>
      </w:r>
      <w:r w:rsidRPr="00A65ECE">
        <w:rPr>
          <w:lang w:eastAsia="zh-CN"/>
        </w:rPr>
        <w:t xml:space="preserve">. </w:t>
      </w:r>
      <w:r w:rsidR="00FB1E84">
        <w:rPr>
          <w:lang w:eastAsia="zh-CN"/>
        </w:rPr>
        <w:t xml:space="preserve">Small </w:t>
      </w:r>
      <w:r w:rsidRPr="00A65ECE">
        <w:rPr>
          <w:lang w:eastAsia="zh-CN"/>
        </w:rPr>
        <w:t xml:space="preserve">CBR measurement window </w:t>
      </w:r>
      <w:r w:rsidR="00B71541" w:rsidRPr="00A65ECE">
        <w:rPr>
          <w:lang w:eastAsia="zh-CN"/>
        </w:rPr>
        <w:t>increase</w:t>
      </w:r>
      <w:r w:rsidR="00FB1E84">
        <w:rPr>
          <w:lang w:eastAsia="zh-CN"/>
        </w:rPr>
        <w:t>s</w:t>
      </w:r>
      <w:r w:rsidR="00B71541" w:rsidRPr="00A65ECE">
        <w:rPr>
          <w:lang w:eastAsia="zh-CN"/>
        </w:rPr>
        <w:t xml:space="preserve"> deviation in</w:t>
      </w:r>
      <w:r w:rsidRPr="00A65ECE">
        <w:rPr>
          <w:lang w:eastAsia="zh-CN"/>
        </w:rPr>
        <w:t xml:space="preserve"> CBR measurements</w:t>
      </w:r>
      <w:r w:rsidR="008A4A33">
        <w:rPr>
          <w:lang w:eastAsia="zh-CN"/>
        </w:rPr>
        <w:t xml:space="preserve"> observed by each UE</w:t>
      </w:r>
      <w:r w:rsidR="00FB1E84">
        <w:rPr>
          <w:lang w:eastAsia="zh-CN"/>
        </w:rPr>
        <w:t xml:space="preserve"> and CBR oscillations around steady state</w:t>
      </w:r>
      <w:r w:rsidRPr="00A65ECE">
        <w:rPr>
          <w:lang w:eastAsia="zh-CN"/>
        </w:rPr>
        <w:t>.</w:t>
      </w:r>
      <w:r w:rsidR="00FB1E84">
        <w:rPr>
          <w:lang w:eastAsia="zh-CN"/>
        </w:rPr>
        <w:t xml:space="preserve"> Large CBR measurement window may results in long adaptation time towards steady state.</w:t>
      </w:r>
    </w:p>
    <w:p w:rsidR="00D9043E" w:rsidRPr="00A65ECE" w:rsidRDefault="00D9043E" w:rsidP="00A65ECE">
      <w:pPr>
        <w:pStyle w:val="3GPPAgreements"/>
        <w:numPr>
          <w:ilvl w:val="0"/>
          <w:numId w:val="0"/>
        </w:numPr>
        <w:rPr>
          <w:lang w:eastAsia="zh-CN"/>
        </w:rPr>
      </w:pPr>
    </w:p>
    <w:p w:rsidR="00CD31BB" w:rsidRDefault="00D9043E" w:rsidP="00D9043E">
      <w:pPr>
        <w:rPr>
          <w:sz w:val="22"/>
          <w:szCs w:val="22"/>
          <w:lang w:val="en-US" w:eastAsia="zh-CN"/>
        </w:rPr>
      </w:pPr>
      <w:r w:rsidRPr="00A65ECE">
        <w:rPr>
          <w:sz w:val="22"/>
          <w:szCs w:val="22"/>
          <w:lang w:val="en-US" w:eastAsia="zh-CN"/>
        </w:rPr>
        <w:t>Based on the discussions above, the specified in LTE 100ms CBR window could be a good starting point for CBR window definition.</w:t>
      </w:r>
    </w:p>
    <w:p w:rsidR="00D9043E" w:rsidRPr="00A65ECE" w:rsidRDefault="00D9043E" w:rsidP="00D9043E">
      <w:pPr>
        <w:rPr>
          <w:sz w:val="22"/>
          <w:szCs w:val="22"/>
          <w:lang w:val="en-US" w:eastAsia="zh-CN"/>
        </w:rPr>
      </w:pPr>
    </w:p>
    <w:p w:rsidR="00D9043E" w:rsidRPr="00A65ECE" w:rsidRDefault="00D9043E" w:rsidP="00D9043E">
      <w:pPr>
        <w:pStyle w:val="3GPPText"/>
        <w:numPr>
          <w:ilvl w:val="0"/>
          <w:numId w:val="15"/>
        </w:numPr>
        <w:rPr>
          <w:szCs w:val="22"/>
          <w:lang w:val="en-GB"/>
        </w:rPr>
      </w:pPr>
    </w:p>
    <w:p w:rsidR="00D9043E" w:rsidRPr="00A65ECE" w:rsidRDefault="00D9043E" w:rsidP="00D9043E">
      <w:pPr>
        <w:pStyle w:val="3GPPText"/>
        <w:numPr>
          <w:ilvl w:val="1"/>
          <w:numId w:val="15"/>
        </w:numPr>
        <w:rPr>
          <w:b/>
          <w:szCs w:val="22"/>
        </w:rPr>
      </w:pPr>
      <w:r w:rsidRPr="00A65ECE">
        <w:rPr>
          <w:b/>
          <w:szCs w:val="22"/>
        </w:rPr>
        <w:t>Use 100 ms CBR window as a starting point for CBR window definition</w:t>
      </w:r>
    </w:p>
    <w:p w:rsidR="00D9043E" w:rsidRPr="00A65ECE" w:rsidRDefault="00D9043E" w:rsidP="00A65ECE">
      <w:pPr>
        <w:pStyle w:val="3GPPText"/>
      </w:pPr>
    </w:p>
    <w:p w:rsidR="00D9043E" w:rsidRPr="00A65ECE" w:rsidRDefault="000A1D5A" w:rsidP="008778EE">
      <w:pPr>
        <w:rPr>
          <w:i/>
          <w:sz w:val="22"/>
          <w:szCs w:val="22"/>
          <w:lang w:val="en-US" w:eastAsia="zh-CN"/>
        </w:rPr>
      </w:pPr>
      <w:r>
        <w:rPr>
          <w:i/>
          <w:sz w:val="22"/>
          <w:szCs w:val="22"/>
          <w:lang w:val="en-US" w:eastAsia="zh-CN"/>
        </w:rPr>
        <w:t xml:space="preserve">Congestion Measurements </w:t>
      </w:r>
    </w:p>
    <w:p w:rsidR="00160AD1" w:rsidRDefault="00160AD1" w:rsidP="00267E66">
      <w:pPr>
        <w:pStyle w:val="3GPPText"/>
        <w:rPr>
          <w:lang w:eastAsia="zh-CN"/>
        </w:rPr>
      </w:pPr>
      <w:r w:rsidRPr="00267E66">
        <w:rPr>
          <w:lang w:eastAsia="zh-CN"/>
        </w:rPr>
        <w:t xml:space="preserve">According to the LTE </w:t>
      </w:r>
      <w:r w:rsidR="00BB3E69">
        <w:rPr>
          <w:lang w:eastAsia="zh-CN"/>
        </w:rPr>
        <w:t xml:space="preserve">congestion control </w:t>
      </w:r>
      <w:r w:rsidRPr="00267E66">
        <w:rPr>
          <w:lang w:eastAsia="zh-CN"/>
        </w:rPr>
        <w:t xml:space="preserve">procedure described in TS 36.213, UE shall ensure, that CR limits are satisfied before each </w:t>
      </w:r>
      <w:r w:rsidR="00BB3E69">
        <w:rPr>
          <w:lang w:eastAsia="zh-CN"/>
        </w:rPr>
        <w:t xml:space="preserve">sidelink </w:t>
      </w:r>
      <w:r w:rsidRPr="00267E66">
        <w:rPr>
          <w:lang w:eastAsia="zh-CN"/>
        </w:rPr>
        <w:t>transmission</w:t>
      </w:r>
      <w:r w:rsidR="00BB3E69">
        <w:rPr>
          <w:lang w:eastAsia="zh-CN"/>
        </w:rPr>
        <w:t xml:space="preserve"> (i.e. even for retransmissions of a TB)</w:t>
      </w:r>
      <w:r w:rsidRPr="00267E66">
        <w:rPr>
          <w:lang w:eastAsia="zh-CN"/>
        </w:rPr>
        <w:t>. It was left up to UE implementation how UE achieve specified CR limits</w:t>
      </w:r>
      <w:r w:rsidR="00BB3E69">
        <w:rPr>
          <w:lang w:eastAsia="zh-CN"/>
        </w:rPr>
        <w:t xml:space="preserve"> to avoid drop of a TB transmission</w:t>
      </w:r>
      <w:r w:rsidR="00FD1849">
        <w:rPr>
          <w:lang w:eastAsia="zh-CN"/>
        </w:rPr>
        <w:t>. For NR V2X communication, RAN1 need to discuss CR evaluation window and whether CR evaluation should be done for each sidelink transmission (including retransmissions) or only before initial transmission. This analysis should be separately done for feedback and non-feedback based modes.</w:t>
      </w:r>
    </w:p>
    <w:p w:rsidR="00FD1849" w:rsidRDefault="00FD1849" w:rsidP="00267E66">
      <w:pPr>
        <w:pStyle w:val="3GPPText"/>
        <w:rPr>
          <w:lang w:eastAsia="zh-CN"/>
        </w:rPr>
      </w:pPr>
      <w:r>
        <w:rPr>
          <w:lang w:eastAsia="zh-CN"/>
        </w:rPr>
        <w:t>In our view in case of blind retransmissions</w:t>
      </w:r>
      <w:r w:rsidR="007D1BF1">
        <w:rPr>
          <w:lang w:eastAsia="zh-CN"/>
        </w:rPr>
        <w:t>,</w:t>
      </w:r>
      <w:r>
        <w:rPr>
          <w:lang w:eastAsia="zh-CN"/>
        </w:rPr>
        <w:t xml:space="preserve"> the CR evaluation should be done only before initial transmission and taking into account amount of planed/expected retransmission. If CR evaluation is successful</w:t>
      </w:r>
      <w:r w:rsidR="007D1BF1">
        <w:rPr>
          <w:lang w:eastAsia="zh-CN"/>
        </w:rPr>
        <w:t>,</w:t>
      </w:r>
      <w:r>
        <w:rPr>
          <w:lang w:eastAsia="zh-CN"/>
        </w:rPr>
        <w:t xml:space="preserve"> UE proceeds with sidelink transmission including retransmissions (i.e. no </w:t>
      </w:r>
      <w:r w:rsidR="007D1BF1">
        <w:rPr>
          <w:lang w:eastAsia="zh-CN"/>
        </w:rPr>
        <w:t xml:space="preserve">dedicated CR </w:t>
      </w:r>
      <w:r>
        <w:rPr>
          <w:lang w:eastAsia="zh-CN"/>
        </w:rPr>
        <w:t>evaluation is needed for retransmissions).</w:t>
      </w:r>
    </w:p>
    <w:p w:rsidR="00FD1849" w:rsidRDefault="00FD1849" w:rsidP="00267E66">
      <w:pPr>
        <w:pStyle w:val="3GPPText"/>
        <w:rPr>
          <w:lang w:eastAsia="zh-CN"/>
        </w:rPr>
      </w:pPr>
      <w:r>
        <w:rPr>
          <w:lang w:eastAsia="zh-CN"/>
        </w:rPr>
        <w:t xml:space="preserve">For feedback based modes, UE should evaluate CR either for each transmission or </w:t>
      </w:r>
      <w:r w:rsidR="007D1BF1">
        <w:rPr>
          <w:lang w:eastAsia="zh-CN"/>
        </w:rPr>
        <w:t xml:space="preserve">for every N-th transmission (i.e. per </w:t>
      </w:r>
      <w:r>
        <w:rPr>
          <w:lang w:eastAsia="zh-CN"/>
        </w:rPr>
        <w:t xml:space="preserve">group of </w:t>
      </w:r>
      <w:r w:rsidR="007D1BF1">
        <w:rPr>
          <w:lang w:eastAsia="zh-CN"/>
        </w:rPr>
        <w:t xml:space="preserve">N </w:t>
      </w:r>
      <w:r>
        <w:rPr>
          <w:lang w:eastAsia="zh-CN"/>
        </w:rPr>
        <w:t>transmissions</w:t>
      </w:r>
      <w:r w:rsidR="007D1BF1">
        <w:rPr>
          <w:lang w:eastAsia="zh-CN"/>
        </w:rPr>
        <w:t>)</w:t>
      </w:r>
      <w:r>
        <w:rPr>
          <w:lang w:eastAsia="zh-CN"/>
        </w:rPr>
        <w:t xml:space="preserve">. The reason to evaluate CR multiple times </w:t>
      </w:r>
      <w:r w:rsidR="007D1BF1">
        <w:rPr>
          <w:lang w:eastAsia="zh-CN"/>
        </w:rPr>
        <w:t xml:space="preserve">per HARQ process </w:t>
      </w:r>
      <w:r>
        <w:rPr>
          <w:lang w:eastAsia="zh-CN"/>
        </w:rPr>
        <w:t xml:space="preserve">is to prevent situation when NACK signaling from </w:t>
      </w:r>
      <w:r w:rsidR="007D1BF1">
        <w:rPr>
          <w:lang w:eastAsia="zh-CN"/>
        </w:rPr>
        <w:t>RX UE</w:t>
      </w:r>
      <w:r>
        <w:rPr>
          <w:lang w:eastAsia="zh-CN"/>
        </w:rPr>
        <w:t xml:space="preserve"> leads to CRlimit violation by TX UE</w:t>
      </w:r>
      <w:r w:rsidR="007D1BF1">
        <w:rPr>
          <w:lang w:eastAsia="zh-CN"/>
        </w:rPr>
        <w:t>,</w:t>
      </w:r>
      <w:r>
        <w:rPr>
          <w:lang w:eastAsia="zh-CN"/>
        </w:rPr>
        <w:t xml:space="preserve"> since the amount of needed </w:t>
      </w:r>
      <w:r w:rsidR="007D1BF1">
        <w:rPr>
          <w:lang w:eastAsia="zh-CN"/>
        </w:rPr>
        <w:t>retransmission is not known in advance.</w:t>
      </w:r>
    </w:p>
    <w:p w:rsidR="00A26C00" w:rsidRPr="00267E66" w:rsidRDefault="00A26C00" w:rsidP="00267E66">
      <w:pPr>
        <w:pStyle w:val="3GPPText"/>
        <w:rPr>
          <w:lang w:eastAsia="zh-CN"/>
        </w:rPr>
      </w:pPr>
    </w:p>
    <w:p w:rsidR="00581AA6" w:rsidRPr="00267E66" w:rsidRDefault="00581AA6" w:rsidP="00267E66">
      <w:pPr>
        <w:pStyle w:val="3GPPText"/>
        <w:numPr>
          <w:ilvl w:val="0"/>
          <w:numId w:val="15"/>
        </w:numPr>
        <w:rPr>
          <w:szCs w:val="22"/>
          <w:lang w:val="en-GB"/>
        </w:rPr>
      </w:pPr>
    </w:p>
    <w:p w:rsidR="007D1BF1" w:rsidRPr="00267E66" w:rsidRDefault="007D1BF1" w:rsidP="009A7C8B">
      <w:pPr>
        <w:pStyle w:val="3GPPText"/>
        <w:numPr>
          <w:ilvl w:val="1"/>
          <w:numId w:val="15"/>
        </w:numPr>
        <w:rPr>
          <w:b/>
          <w:szCs w:val="22"/>
        </w:rPr>
      </w:pPr>
      <w:r w:rsidRPr="00267E66">
        <w:rPr>
          <w:b/>
          <w:szCs w:val="22"/>
        </w:rPr>
        <w:t>For non-feedback based communication</w:t>
      </w:r>
    </w:p>
    <w:p w:rsidR="007D1BF1" w:rsidRPr="00267E66" w:rsidRDefault="007D1BF1" w:rsidP="00267E66">
      <w:pPr>
        <w:pStyle w:val="3GPPText"/>
        <w:numPr>
          <w:ilvl w:val="2"/>
          <w:numId w:val="15"/>
        </w:numPr>
        <w:rPr>
          <w:b/>
          <w:szCs w:val="22"/>
        </w:rPr>
      </w:pPr>
      <w:r w:rsidRPr="00267E66">
        <w:rPr>
          <w:b/>
          <w:szCs w:val="22"/>
        </w:rPr>
        <w:t>CR is evaluated by TX UE before initial transmission and taking into account planned/expected retransmissions</w:t>
      </w:r>
    </w:p>
    <w:p w:rsidR="007D1BF1" w:rsidRPr="00267E66" w:rsidRDefault="007D1BF1">
      <w:pPr>
        <w:pStyle w:val="3GPPText"/>
        <w:numPr>
          <w:ilvl w:val="1"/>
          <w:numId w:val="15"/>
        </w:numPr>
        <w:rPr>
          <w:b/>
          <w:szCs w:val="22"/>
        </w:rPr>
      </w:pPr>
      <w:r w:rsidRPr="00267E66">
        <w:rPr>
          <w:b/>
          <w:szCs w:val="22"/>
        </w:rPr>
        <w:t>For feedback based modes</w:t>
      </w:r>
    </w:p>
    <w:p w:rsidR="007D1BF1" w:rsidRPr="00267E66" w:rsidRDefault="007D1BF1" w:rsidP="007D1BF1">
      <w:pPr>
        <w:pStyle w:val="3GPPText"/>
        <w:numPr>
          <w:ilvl w:val="2"/>
          <w:numId w:val="15"/>
        </w:numPr>
        <w:rPr>
          <w:b/>
          <w:szCs w:val="22"/>
        </w:rPr>
      </w:pPr>
      <w:r w:rsidRPr="00267E66">
        <w:rPr>
          <w:b/>
          <w:szCs w:val="22"/>
        </w:rPr>
        <w:t>CR is evaluated by TX UE for each transmission or every Nth transmission of a TB</w:t>
      </w:r>
    </w:p>
    <w:p w:rsidR="004B7120" w:rsidRPr="00267E66" w:rsidRDefault="004B7120" w:rsidP="00267E66">
      <w:pPr>
        <w:pStyle w:val="3GPPText"/>
      </w:pPr>
    </w:p>
    <w:p w:rsidR="00A26C00" w:rsidRPr="00267E66" w:rsidRDefault="00A26C00" w:rsidP="00267E66">
      <w:pPr>
        <w:pStyle w:val="3GPPText"/>
        <w:rPr>
          <w:lang w:eastAsia="zh-CN"/>
        </w:rPr>
      </w:pPr>
      <w:r w:rsidRPr="00267E66">
        <w:rPr>
          <w:lang w:eastAsia="zh-CN"/>
        </w:rPr>
        <w:t>If CR evaluations conducted by UE during resource reselection window</w:t>
      </w:r>
      <w:r>
        <w:rPr>
          <w:lang w:eastAsia="zh-CN"/>
        </w:rPr>
        <w:t xml:space="preserve"> or PDB</w:t>
      </w:r>
      <w:r w:rsidRPr="00267E66">
        <w:rPr>
          <w:lang w:eastAsia="zh-CN"/>
        </w:rPr>
        <w:t xml:space="preserve"> have not satisfied CR limits, then UE should drop a TB</w:t>
      </w:r>
      <w:r>
        <w:rPr>
          <w:lang w:eastAsia="zh-CN"/>
        </w:rPr>
        <w:t>.</w:t>
      </w:r>
    </w:p>
    <w:p w:rsidR="00A26C00" w:rsidRDefault="00A26C00" w:rsidP="00A26C00">
      <w:pPr>
        <w:rPr>
          <w:lang w:eastAsia="zh-CN"/>
        </w:rPr>
      </w:pPr>
    </w:p>
    <w:p w:rsidR="00A26C00" w:rsidRPr="008A1E7C" w:rsidRDefault="00A26C00" w:rsidP="00A26C00">
      <w:pPr>
        <w:pStyle w:val="3GPPText"/>
        <w:numPr>
          <w:ilvl w:val="0"/>
          <w:numId w:val="15"/>
        </w:numPr>
        <w:rPr>
          <w:szCs w:val="22"/>
          <w:lang w:val="en-GB"/>
        </w:rPr>
      </w:pPr>
      <w:r w:rsidRPr="008A1E7C">
        <w:rPr>
          <w:szCs w:val="22"/>
          <w:lang w:val="en-GB"/>
        </w:rPr>
        <w:t xml:space="preserve"> </w:t>
      </w:r>
    </w:p>
    <w:p w:rsidR="00A26C00" w:rsidRPr="00267E66" w:rsidRDefault="00A26C00" w:rsidP="00A26C00">
      <w:pPr>
        <w:pStyle w:val="3GPPText"/>
        <w:numPr>
          <w:ilvl w:val="1"/>
          <w:numId w:val="15"/>
        </w:numPr>
        <w:rPr>
          <w:b/>
          <w:szCs w:val="22"/>
        </w:rPr>
      </w:pPr>
      <w:r w:rsidRPr="00267E66">
        <w:rPr>
          <w:b/>
          <w:szCs w:val="22"/>
        </w:rPr>
        <w:t xml:space="preserve">UE is allowed to drop a TB if during PDB or resource reselection window, CR evaluations conducted by UE have not satisfied CRLimit </w:t>
      </w:r>
    </w:p>
    <w:p w:rsidR="00A26C00" w:rsidRDefault="00A26C00" w:rsidP="00267E66">
      <w:pPr>
        <w:pStyle w:val="3GPPText"/>
        <w:rPr>
          <w:lang w:eastAsia="zh-CN"/>
        </w:rPr>
      </w:pPr>
    </w:p>
    <w:p w:rsidR="00A26C00" w:rsidRDefault="00A26C00" w:rsidP="00267E66">
      <w:pPr>
        <w:pStyle w:val="3GPPText"/>
        <w:rPr>
          <w:lang w:eastAsia="zh-CN"/>
        </w:rPr>
      </w:pPr>
      <w:r>
        <w:rPr>
          <w:lang w:eastAsia="zh-CN"/>
        </w:rPr>
        <w:t xml:space="preserve">Finally, we assume that there is a predefined processing delay for CR and CBR evaluations. If UE is required to evaluate CR for transmission at time instance </w:t>
      </w:r>
      <w:r w:rsidRPr="00267E66">
        <w:rPr>
          <w:i/>
          <w:lang w:eastAsia="zh-CN"/>
        </w:rPr>
        <w:t>n</w:t>
      </w:r>
      <w:r>
        <w:rPr>
          <w:lang w:eastAsia="zh-CN"/>
        </w:rPr>
        <w:t>, UE is expected to complete CR/CBR evaluations at time instance [</w:t>
      </w:r>
      <w:r w:rsidRPr="00267E66">
        <w:rPr>
          <w:i/>
          <w:lang w:eastAsia="zh-CN"/>
        </w:rPr>
        <w:t>n</w:t>
      </w:r>
      <w:r>
        <w:rPr>
          <w:lang w:eastAsia="zh-CN"/>
        </w:rPr>
        <w:t>-</w:t>
      </w:r>
      <w:r w:rsidRPr="00267E66">
        <w:rPr>
          <w:i/>
          <w:lang w:eastAsia="zh-CN"/>
        </w:rPr>
        <w:t>T</w:t>
      </w:r>
      <w:r>
        <w:rPr>
          <w:lang w:eastAsia="zh-CN"/>
        </w:rPr>
        <w:t>] in order to proceed with current transmission.</w:t>
      </w:r>
    </w:p>
    <w:p w:rsidR="00A26C00" w:rsidRDefault="00A26C00" w:rsidP="00267E66">
      <w:pPr>
        <w:pStyle w:val="3GPPText"/>
        <w:rPr>
          <w:lang w:eastAsia="zh-CN"/>
        </w:rPr>
      </w:pPr>
    </w:p>
    <w:p w:rsidR="00581AA6" w:rsidRPr="00267E66" w:rsidRDefault="00745AA8" w:rsidP="00267E66">
      <w:pPr>
        <w:pStyle w:val="3GPPText"/>
        <w:numPr>
          <w:ilvl w:val="0"/>
          <w:numId w:val="15"/>
        </w:numPr>
        <w:rPr>
          <w:szCs w:val="22"/>
          <w:lang w:val="en-GB"/>
        </w:rPr>
      </w:pPr>
      <w:r w:rsidRPr="00267E66">
        <w:rPr>
          <w:szCs w:val="22"/>
          <w:lang w:val="en-GB"/>
        </w:rPr>
        <w:t xml:space="preserve"> </w:t>
      </w:r>
    </w:p>
    <w:p w:rsidR="0015288A" w:rsidRPr="00267E66" w:rsidRDefault="007D1BF1" w:rsidP="00267E66">
      <w:pPr>
        <w:pStyle w:val="3GPPText"/>
        <w:numPr>
          <w:ilvl w:val="1"/>
          <w:numId w:val="15"/>
        </w:numPr>
        <w:rPr>
          <w:b/>
          <w:szCs w:val="22"/>
        </w:rPr>
      </w:pPr>
      <w:r w:rsidRPr="00267E66">
        <w:rPr>
          <w:b/>
          <w:szCs w:val="22"/>
        </w:rPr>
        <w:t xml:space="preserve">CR and CBR evaluations required for sidelink transmission at time instance n should be completed at time instance [n – T], where T is </w:t>
      </w:r>
      <w:r w:rsidR="0015288A" w:rsidRPr="00267E66">
        <w:rPr>
          <w:b/>
          <w:szCs w:val="22"/>
        </w:rPr>
        <w:t>the processing delay</w:t>
      </w:r>
      <w:r w:rsidRPr="00267E66">
        <w:rPr>
          <w:b/>
          <w:szCs w:val="22"/>
        </w:rPr>
        <w:t xml:space="preserve"> for CR and CBR evaluation</w:t>
      </w:r>
    </w:p>
    <w:p w:rsidR="00672C83" w:rsidRDefault="00672C83" w:rsidP="00A65ECE">
      <w:pPr>
        <w:rPr>
          <w:sz w:val="22"/>
          <w:szCs w:val="22"/>
          <w:lang w:val="en-US" w:eastAsia="zh-CN"/>
        </w:rPr>
      </w:pPr>
    </w:p>
    <w:p w:rsidR="00D9043E" w:rsidRDefault="000A1D5A" w:rsidP="00A65ECE">
      <w:pPr>
        <w:rPr>
          <w:lang w:eastAsia="zh-CN"/>
        </w:rPr>
      </w:pPr>
      <w:r>
        <w:rPr>
          <w:sz w:val="22"/>
          <w:szCs w:val="22"/>
          <w:lang w:val="en-US" w:eastAsia="zh-CN"/>
        </w:rPr>
        <w:lastRenderedPageBreak/>
        <w:t>In our companion contribution on resource allocation</w:t>
      </w:r>
      <w:r w:rsidR="00E55A2A">
        <w:rPr>
          <w:sz w:val="22"/>
          <w:szCs w:val="22"/>
          <w:lang w:val="en-US" w:eastAsia="zh-CN"/>
        </w:rPr>
        <w:t>,</w:t>
      </w:r>
      <w:r>
        <w:rPr>
          <w:sz w:val="22"/>
          <w:szCs w:val="22"/>
          <w:lang w:val="en-US" w:eastAsia="zh-CN"/>
        </w:rPr>
        <w:t xml:space="preserve"> we introduced term scheduling window</w:t>
      </w:r>
      <w:r w:rsidR="00267E66">
        <w:rPr>
          <w:sz w:val="22"/>
          <w:szCs w:val="22"/>
          <w:lang w:val="en-US" w:eastAsia="zh-CN"/>
        </w:rPr>
        <w:t xml:space="preserve"> </w:t>
      </w:r>
      <w:r w:rsidR="00267E66">
        <w:rPr>
          <w:sz w:val="22"/>
          <w:szCs w:val="22"/>
          <w:lang w:val="en-US" w:eastAsia="zh-CN"/>
        </w:rPr>
        <w:fldChar w:fldCharType="begin"/>
      </w:r>
      <w:r w:rsidR="00267E66">
        <w:rPr>
          <w:sz w:val="22"/>
          <w:szCs w:val="22"/>
          <w:lang w:val="en-US" w:eastAsia="zh-CN"/>
        </w:rPr>
        <w:instrText xml:space="preserve"> REF _Ref21374378 \r \h </w:instrText>
      </w:r>
      <w:r w:rsidR="00267E66">
        <w:rPr>
          <w:sz w:val="22"/>
          <w:szCs w:val="22"/>
          <w:lang w:val="en-US" w:eastAsia="zh-CN"/>
        </w:rPr>
      </w:r>
      <w:r w:rsidR="00267E66">
        <w:rPr>
          <w:sz w:val="22"/>
          <w:szCs w:val="22"/>
          <w:lang w:val="en-US" w:eastAsia="zh-CN"/>
        </w:rPr>
        <w:fldChar w:fldCharType="separate"/>
      </w:r>
      <w:r w:rsidR="00267E66">
        <w:rPr>
          <w:sz w:val="22"/>
          <w:szCs w:val="22"/>
          <w:lang w:val="en-US" w:eastAsia="zh-CN"/>
        </w:rPr>
        <w:t>[4]</w:t>
      </w:r>
      <w:r w:rsidR="00267E66">
        <w:rPr>
          <w:sz w:val="22"/>
          <w:szCs w:val="22"/>
          <w:lang w:val="en-US" w:eastAsia="zh-CN"/>
        </w:rPr>
        <w:fldChar w:fldCharType="end"/>
      </w:r>
      <w:r>
        <w:rPr>
          <w:sz w:val="22"/>
          <w:szCs w:val="22"/>
          <w:lang w:val="en-US" w:eastAsia="zh-CN"/>
        </w:rPr>
        <w:t xml:space="preserve">. In our view, scheduling window duration may be a function of congestion control. For instance if medium is not congested </w:t>
      </w:r>
      <w:r w:rsidR="00E55A2A">
        <w:rPr>
          <w:sz w:val="22"/>
          <w:szCs w:val="22"/>
          <w:lang w:val="en-US" w:eastAsia="zh-CN"/>
        </w:rPr>
        <w:t>the scheduling window duration may be reduced. Oppositely, in case of high medium congestion, scheduling windows duration may be increased.</w:t>
      </w:r>
    </w:p>
    <w:p w:rsidR="000A1D5A" w:rsidRDefault="000A1D5A" w:rsidP="00A65ECE">
      <w:pPr>
        <w:rPr>
          <w:lang w:eastAsia="zh-CN"/>
        </w:rPr>
      </w:pPr>
    </w:p>
    <w:p w:rsidR="00E55A2A" w:rsidRPr="00847C6E" w:rsidRDefault="00E55A2A" w:rsidP="00E55A2A">
      <w:pPr>
        <w:pStyle w:val="3GPPText"/>
        <w:numPr>
          <w:ilvl w:val="0"/>
          <w:numId w:val="15"/>
        </w:numPr>
        <w:rPr>
          <w:szCs w:val="22"/>
          <w:lang w:val="en-GB"/>
        </w:rPr>
      </w:pPr>
    </w:p>
    <w:p w:rsidR="00E55A2A" w:rsidRPr="00847C6E" w:rsidRDefault="00E55A2A" w:rsidP="00E55A2A">
      <w:pPr>
        <w:pStyle w:val="3GPPText"/>
        <w:numPr>
          <w:ilvl w:val="1"/>
          <w:numId w:val="15"/>
        </w:numPr>
        <w:rPr>
          <w:b/>
          <w:szCs w:val="22"/>
        </w:rPr>
      </w:pPr>
      <w:r w:rsidRPr="00847C6E">
        <w:rPr>
          <w:b/>
          <w:szCs w:val="22"/>
        </w:rPr>
        <w:t xml:space="preserve">CBR measurements </w:t>
      </w:r>
      <w:r>
        <w:rPr>
          <w:b/>
          <w:szCs w:val="22"/>
        </w:rPr>
        <w:t xml:space="preserve">are used to adapt scheduling window duration </w:t>
      </w:r>
      <w:r w:rsidRPr="00847C6E">
        <w:rPr>
          <w:b/>
          <w:szCs w:val="22"/>
        </w:rPr>
        <w:t>for PSCCH</w:t>
      </w:r>
      <w:r>
        <w:rPr>
          <w:b/>
          <w:szCs w:val="22"/>
        </w:rPr>
        <w:t xml:space="preserve">/PSSCH transmissions </w:t>
      </w:r>
    </w:p>
    <w:p w:rsidR="00E55A2A" w:rsidRDefault="00E55A2A" w:rsidP="00A65ECE">
      <w:pPr>
        <w:rPr>
          <w:lang w:eastAsia="zh-CN"/>
        </w:rPr>
      </w:pPr>
    </w:p>
    <w:p w:rsidR="00EA2B09" w:rsidRPr="00A65ECE" w:rsidRDefault="005C52FA" w:rsidP="00356687">
      <w:pPr>
        <w:pStyle w:val="Heading2"/>
        <w:rPr>
          <w:lang w:eastAsia="zh-CN"/>
        </w:rPr>
      </w:pPr>
      <w:r w:rsidRPr="00A65ECE">
        <w:rPr>
          <w:lang w:eastAsia="zh-CN"/>
        </w:rPr>
        <w:t>QoS Control Consi</w:t>
      </w:r>
      <w:r w:rsidR="000E787C" w:rsidRPr="00A65ECE">
        <w:rPr>
          <w:lang w:eastAsia="zh-CN"/>
        </w:rPr>
        <w:t>d</w:t>
      </w:r>
      <w:r w:rsidRPr="00A65ECE">
        <w:rPr>
          <w:lang w:eastAsia="zh-CN"/>
        </w:rPr>
        <w:t>erations</w:t>
      </w:r>
    </w:p>
    <w:p w:rsidR="00E661E3" w:rsidRPr="00A65ECE" w:rsidRDefault="004C6106">
      <w:pPr>
        <w:pStyle w:val="3GPPText"/>
      </w:pPr>
      <w:r w:rsidRPr="00A65ECE">
        <w:t>The QoS control</w:t>
      </w:r>
      <w:r w:rsidR="00E661E3" w:rsidRPr="00A65ECE">
        <w:t xml:space="preserve"> may have multiple meanings. In this contribution, by QoS control we assume </w:t>
      </w:r>
      <w:r w:rsidRPr="00A65ECE">
        <w:t xml:space="preserve">internal to UE function (i.e. intra-UE function). The main purpose of this function is to ensure that </w:t>
      </w:r>
      <w:r w:rsidR="000E787C" w:rsidRPr="00A65ECE">
        <w:t xml:space="preserve">incoming </w:t>
      </w:r>
      <w:r w:rsidRPr="00A65ECE">
        <w:t xml:space="preserve">traffic is delivered respecting </w:t>
      </w:r>
      <w:r w:rsidR="00D57E4A" w:rsidRPr="00A65ECE">
        <w:t xml:space="preserve">its </w:t>
      </w:r>
      <w:r w:rsidRPr="00A65ECE">
        <w:t xml:space="preserve">QoS attributes. </w:t>
      </w:r>
      <w:r w:rsidR="000E787C" w:rsidRPr="00A65ECE">
        <w:t>In case of system congestion,</w:t>
      </w:r>
      <w:r w:rsidRPr="00A65ECE">
        <w:t xml:space="preserve"> it can be viewed as a packet filtering problem based on QoS attributes, i.e. this function can decide which </w:t>
      </w:r>
      <w:r w:rsidR="000E787C" w:rsidRPr="00A65ECE">
        <w:t xml:space="preserve">incoming </w:t>
      </w:r>
      <w:r w:rsidRPr="00A65ECE">
        <w:t xml:space="preserve">data should </w:t>
      </w:r>
      <w:r w:rsidR="000E787C" w:rsidRPr="00A65ECE">
        <w:t xml:space="preserve">be </w:t>
      </w:r>
      <w:r w:rsidRPr="00A65ECE">
        <w:t>passed to low layers for further processing.</w:t>
      </w:r>
      <w:r w:rsidR="00E661E3" w:rsidRPr="00A65ECE">
        <w:t xml:space="preserve"> The QoS control is typically not a L1 problem, unless some low layer mechanism such as for example preemption </w:t>
      </w:r>
      <w:r w:rsidR="00122DA7" w:rsidRPr="00A65ECE">
        <w:t>is</w:t>
      </w:r>
      <w:r w:rsidR="00E661E3" w:rsidRPr="00A65ECE">
        <w:t xml:space="preserve"> defined and affect</w:t>
      </w:r>
      <w:r w:rsidR="00122DA7" w:rsidRPr="00A65ECE">
        <w:t>s</w:t>
      </w:r>
      <w:r w:rsidR="00E661E3" w:rsidRPr="00A65ECE">
        <w:t xml:space="preserve"> L1 procedures. For QoS control under resource constraints, the pre-defined rules need to be configured in order to </w:t>
      </w:r>
      <w:r w:rsidR="00122DA7" w:rsidRPr="00A65ECE">
        <w:t xml:space="preserve">guide </w:t>
      </w:r>
      <w:r w:rsidR="00E661E3" w:rsidRPr="00A65ECE">
        <w:t>packet filtering and scheduling. In general, these rules can be left to UE implementation, however for mission critical services like eV2X certain standardization is needed.</w:t>
      </w:r>
    </w:p>
    <w:p w:rsidR="00E661E3" w:rsidRPr="00A65ECE" w:rsidRDefault="00E661E3">
      <w:pPr>
        <w:pStyle w:val="3GPPText"/>
      </w:pPr>
      <w:r w:rsidRPr="00A65ECE">
        <w:t xml:space="preserve">eV2X traffic is </w:t>
      </w:r>
      <w:r w:rsidR="004114D1" w:rsidRPr="00A65ECE">
        <w:t xml:space="preserve">characterized </w:t>
      </w:r>
      <w:r w:rsidRPr="00A65ECE">
        <w:t xml:space="preserve">by combination of QoS attributes including priority, latency, reliability, etc. </w:t>
      </w:r>
      <w:r w:rsidR="004114D1" w:rsidRPr="00A65ECE">
        <w:t xml:space="preserve">In case </w:t>
      </w:r>
      <w:r w:rsidR="00E0689D" w:rsidRPr="00A65ECE">
        <w:t xml:space="preserve">of </w:t>
      </w:r>
      <w:r w:rsidR="004114D1" w:rsidRPr="00A65ECE">
        <w:t xml:space="preserve">resource constraints, </w:t>
      </w:r>
      <w:r w:rsidR="00E0689D" w:rsidRPr="00A65ECE">
        <w:t xml:space="preserve">some common rules may need to be defined </w:t>
      </w:r>
      <w:r w:rsidR="004114D1" w:rsidRPr="00A65ECE">
        <w:t>i</w:t>
      </w:r>
      <w:r w:rsidRPr="00A65ECE">
        <w:t xml:space="preserve">n order to </w:t>
      </w:r>
      <w:r w:rsidR="004114D1" w:rsidRPr="00A65ECE">
        <w:t xml:space="preserve">schedule </w:t>
      </w:r>
      <w:r w:rsidRPr="00A65ECE">
        <w:t xml:space="preserve">given packet. </w:t>
      </w:r>
      <w:r w:rsidR="009C71A2" w:rsidRPr="00A65ECE">
        <w:t xml:space="preserve">For instance, UE behavior </w:t>
      </w:r>
      <w:r w:rsidR="00E0689D" w:rsidRPr="00A65ECE">
        <w:t xml:space="preserve">in </w:t>
      </w:r>
      <w:r w:rsidR="004114D1" w:rsidRPr="00A65ECE">
        <w:t>handl</w:t>
      </w:r>
      <w:r w:rsidR="00E0689D" w:rsidRPr="00A65ECE">
        <w:t xml:space="preserve">ing of the </w:t>
      </w:r>
      <w:r w:rsidR="009C71A2" w:rsidRPr="00A65ECE">
        <w:t xml:space="preserve">packets </w:t>
      </w:r>
      <w:r w:rsidR="004114D1" w:rsidRPr="00A65ECE">
        <w:t xml:space="preserve">with </w:t>
      </w:r>
      <w:r w:rsidR="009C71A2" w:rsidRPr="00A65ECE">
        <w:t xml:space="preserve">different </w:t>
      </w:r>
      <w:r w:rsidR="004114D1" w:rsidRPr="00A65ECE">
        <w:t xml:space="preserve">priority, </w:t>
      </w:r>
      <w:r w:rsidR="009C71A2" w:rsidRPr="00A65ECE">
        <w:t>latency or reliability</w:t>
      </w:r>
      <w:r w:rsidR="004114D1" w:rsidRPr="00A65ECE">
        <w:t>, etc. needs to be discussed.</w:t>
      </w:r>
      <w:r w:rsidR="009C71A2" w:rsidRPr="00A65ECE">
        <w:t xml:space="preserve"> </w:t>
      </w:r>
      <w:r w:rsidR="004114D1" w:rsidRPr="00A65ECE">
        <w:t xml:space="preserve">In particular, </w:t>
      </w:r>
      <w:r w:rsidR="00E0689D" w:rsidRPr="00A65ECE">
        <w:t xml:space="preserve">it should be defined </w:t>
      </w:r>
      <w:r w:rsidR="009C71A2" w:rsidRPr="00A65ECE">
        <w:t xml:space="preserve">how to handle packet with </w:t>
      </w:r>
      <w:r w:rsidR="004114D1" w:rsidRPr="00A65ECE">
        <w:t>low</w:t>
      </w:r>
      <w:r w:rsidR="009C71A2" w:rsidRPr="00A65ECE">
        <w:t xml:space="preserve"> latency and low reliability with respect to packet with high</w:t>
      </w:r>
      <w:r w:rsidR="004114D1" w:rsidRPr="00A65ECE">
        <w:t>er</w:t>
      </w:r>
      <w:r w:rsidR="009C71A2" w:rsidRPr="00A65ECE">
        <w:t xml:space="preserve"> latency and </w:t>
      </w:r>
      <w:r w:rsidR="004114D1" w:rsidRPr="00A65ECE">
        <w:t xml:space="preserve">higher </w:t>
      </w:r>
      <w:r w:rsidR="009C71A2" w:rsidRPr="00A65ECE">
        <w:t xml:space="preserve">reliability. One possible way to handle this is to define </w:t>
      </w:r>
      <w:r w:rsidR="006C699A" w:rsidRPr="00A65ECE">
        <w:t xml:space="preserve">global </w:t>
      </w:r>
      <w:r w:rsidR="009C71A2" w:rsidRPr="00A65ECE">
        <w:t xml:space="preserve">logical transmission priority value that can be a function of packet priority, latency, reliability, V2X service ID, range, etc. Ideally, this function should be also dependent on radio-layer conditions/characteristics. However, it is clear that this function </w:t>
      </w:r>
      <w:r w:rsidR="00E0689D" w:rsidRPr="00A65ECE">
        <w:t xml:space="preserve">is </w:t>
      </w:r>
      <w:r w:rsidR="009C71A2" w:rsidRPr="00A65ECE">
        <w:t>multi-dimensional and too complex for analysis. The alternative approach is to assign certain priority value to each QoS attribute</w:t>
      </w:r>
      <w:r w:rsidR="00F97AFF" w:rsidRPr="00A65ECE">
        <w:t>. For instance</w:t>
      </w:r>
      <w:r w:rsidR="00E0689D" w:rsidRPr="00A65ECE">
        <w:t>,</w:t>
      </w:r>
      <w:r w:rsidR="00F97AFF" w:rsidRPr="00A65ECE">
        <w:t xml:space="preserve"> the highest priority can be given to QoS priority attribute, then to QoS latency attribute and then reliability or communication range attribute. One way to formulate it, is to assign priority order for </w:t>
      </w:r>
      <w:r w:rsidR="007410C8" w:rsidRPr="00A65ECE">
        <w:t xml:space="preserve">handling packets with different </w:t>
      </w:r>
      <w:r w:rsidR="00F97AFF" w:rsidRPr="00A65ECE">
        <w:t>QoS attribute:</w:t>
      </w:r>
    </w:p>
    <w:p w:rsidR="00F97AFF" w:rsidRPr="00A65ECE" w:rsidRDefault="00F97AFF" w:rsidP="001D71CB">
      <w:pPr>
        <w:pStyle w:val="3GPPText"/>
        <w:jc w:val="center"/>
      </w:pPr>
      <w:r w:rsidRPr="00A65ECE">
        <w:t>Priority</w:t>
      </w:r>
      <w:r w:rsidR="00FA6C91" w:rsidRPr="00A65ECE">
        <w:t xml:space="preserve"> </w:t>
      </w:r>
      <w:r w:rsidR="00FA6C91" w:rsidRPr="00A65ECE">
        <w:rPr>
          <w:rFonts w:hint="eastAsia"/>
        </w:rPr>
        <w:t>≥</w:t>
      </w:r>
      <w:r w:rsidR="00FA6C91" w:rsidRPr="00A65ECE">
        <w:t xml:space="preserve"> </w:t>
      </w:r>
      <w:r w:rsidRPr="00A65ECE">
        <w:t xml:space="preserve">Latency </w:t>
      </w:r>
      <w:r w:rsidR="00FA6C91" w:rsidRPr="00A65ECE">
        <w:rPr>
          <w:rFonts w:hint="eastAsia"/>
        </w:rPr>
        <w:t>≥</w:t>
      </w:r>
      <w:r w:rsidRPr="00A65ECE">
        <w:t xml:space="preserve"> Reliability </w:t>
      </w:r>
      <w:r w:rsidR="00FA6C91" w:rsidRPr="00A65ECE">
        <w:rPr>
          <w:rFonts w:hint="eastAsia"/>
        </w:rPr>
        <w:t>≥</w:t>
      </w:r>
      <w:r w:rsidRPr="00A65ECE">
        <w:t xml:space="preserve"> Range</w:t>
      </w:r>
      <w:r w:rsidR="00FA6C91" w:rsidRPr="00A65ECE">
        <w:t xml:space="preserve"> (if agreed)</w:t>
      </w:r>
    </w:p>
    <w:p w:rsidR="00E661E3" w:rsidRPr="00A65ECE" w:rsidRDefault="007410C8">
      <w:pPr>
        <w:pStyle w:val="3GPPText"/>
      </w:pPr>
      <w:r w:rsidRPr="00A65ECE">
        <w:t xml:space="preserve">Priority order of QoS attribute above indicates that UE should prioritize transmission with higher priority, then lower latency followed by higher reliability and finally range respectively. The specific rule for QoS attribute prioritization can be configured by network. On top of priority order UE may be preconfigured whether to first </w:t>
      </w:r>
      <w:r w:rsidR="00FA6C91" w:rsidRPr="00A65ECE">
        <w:t xml:space="preserve">handle </w:t>
      </w:r>
      <w:r w:rsidRPr="00A65ECE">
        <w:t>packets with high or low latency</w:t>
      </w:r>
      <w:r w:rsidR="00FA6C91" w:rsidRPr="00A65ECE">
        <w:t xml:space="preserve"> remaining PDB</w:t>
      </w:r>
      <w:r w:rsidRPr="00A65ECE">
        <w:t>, high or low reliability, long or short communication range, etc.</w:t>
      </w:r>
      <w:r w:rsidR="00FA6C91" w:rsidRPr="00A65ECE">
        <w:t xml:space="preserve"> In addition, UE may take into account congestion control constraints or radio-conditions and if QoS attribute is not satisfied UE may report status to upper layers for QoS adaptation purposes. In case if it is realized that certain attribute cannot be met UE may start handling another one in priority order. </w:t>
      </w:r>
    </w:p>
    <w:p w:rsidR="007410C8" w:rsidRPr="00A65ECE" w:rsidRDefault="007410C8">
      <w:pPr>
        <w:pStyle w:val="3GPPText"/>
      </w:pPr>
    </w:p>
    <w:p w:rsidR="000E787C" w:rsidRPr="00A65ECE" w:rsidRDefault="000E787C" w:rsidP="003A7996">
      <w:pPr>
        <w:pStyle w:val="3GPPText"/>
        <w:numPr>
          <w:ilvl w:val="0"/>
          <w:numId w:val="15"/>
        </w:numPr>
        <w:rPr>
          <w:lang w:val="en-GB"/>
        </w:rPr>
      </w:pPr>
    </w:p>
    <w:p w:rsidR="00AF3CF1" w:rsidRPr="00A65ECE" w:rsidRDefault="000E787C" w:rsidP="003A7996">
      <w:pPr>
        <w:pStyle w:val="3GPPText"/>
        <w:numPr>
          <w:ilvl w:val="1"/>
          <w:numId w:val="15"/>
        </w:numPr>
        <w:rPr>
          <w:b/>
        </w:rPr>
      </w:pPr>
      <w:r w:rsidRPr="00A65ECE">
        <w:rPr>
          <w:b/>
        </w:rPr>
        <w:t xml:space="preserve">Consider QoS control as </w:t>
      </w:r>
      <w:r w:rsidR="00B54BA3" w:rsidRPr="00A65ECE">
        <w:rPr>
          <w:b/>
        </w:rPr>
        <w:t xml:space="preserve">internal to </w:t>
      </w:r>
      <w:r w:rsidRPr="00A65ECE">
        <w:rPr>
          <w:b/>
        </w:rPr>
        <w:t xml:space="preserve">UE </w:t>
      </w:r>
      <w:r w:rsidR="00D57E4A" w:rsidRPr="00A65ECE">
        <w:rPr>
          <w:b/>
        </w:rPr>
        <w:t>procedure</w:t>
      </w:r>
      <w:r w:rsidRPr="00A65ECE">
        <w:rPr>
          <w:b/>
        </w:rPr>
        <w:t xml:space="preserve"> in case of system congestion</w:t>
      </w:r>
      <w:r w:rsidR="00D57E4A" w:rsidRPr="00A65ECE">
        <w:rPr>
          <w:b/>
        </w:rPr>
        <w:t xml:space="preserve"> (lack of resources) or traffic overload</w:t>
      </w:r>
    </w:p>
    <w:p w:rsidR="00FA6C91" w:rsidRPr="00A65ECE" w:rsidRDefault="00FA6C91" w:rsidP="003A7996">
      <w:pPr>
        <w:pStyle w:val="3GPPText"/>
        <w:numPr>
          <w:ilvl w:val="1"/>
          <w:numId w:val="15"/>
        </w:numPr>
        <w:rPr>
          <w:b/>
        </w:rPr>
      </w:pPr>
      <w:r w:rsidRPr="00A65ECE">
        <w:rPr>
          <w:b/>
        </w:rPr>
        <w:t>Further discuss benefit</w:t>
      </w:r>
      <w:r w:rsidR="00B54BA3" w:rsidRPr="00A65ECE">
        <w:rPr>
          <w:b/>
        </w:rPr>
        <w:t>s</w:t>
      </w:r>
      <w:r w:rsidRPr="00A65ECE">
        <w:rPr>
          <w:b/>
        </w:rPr>
        <w:t xml:space="preserve"> of </w:t>
      </w:r>
      <w:r w:rsidR="00B54BA3" w:rsidRPr="00A65ECE">
        <w:rPr>
          <w:b/>
        </w:rPr>
        <w:t xml:space="preserve">defining </w:t>
      </w:r>
      <w:r w:rsidRPr="00A65ECE">
        <w:rPr>
          <w:b/>
        </w:rPr>
        <w:t>order for handling various NR V2X QoS attributes</w:t>
      </w:r>
      <w:r w:rsidR="006F53DE" w:rsidRPr="00A65ECE">
        <w:rPr>
          <w:b/>
        </w:rPr>
        <w:t xml:space="preserve"> in QoS control logic</w:t>
      </w:r>
      <w:r w:rsidR="00B54BA3" w:rsidRPr="00A65ECE">
        <w:rPr>
          <w:b/>
        </w:rPr>
        <w:t xml:space="preserve"> or use predefined mapping function depending on packet priority, latency, reliability, V2X service ID, range to determine order for sidelink transmission</w:t>
      </w:r>
    </w:p>
    <w:p w:rsidR="00485D2F" w:rsidRPr="00A65ECE" w:rsidRDefault="00485D2F" w:rsidP="008E077E">
      <w:pPr>
        <w:pStyle w:val="3GPPText"/>
      </w:pPr>
    </w:p>
    <w:p w:rsidR="00485D2F" w:rsidRPr="00A65ECE" w:rsidRDefault="00485D2F" w:rsidP="00485D2F">
      <w:pPr>
        <w:pStyle w:val="3GPPH1"/>
      </w:pPr>
      <w:r w:rsidRPr="00A65ECE">
        <w:lastRenderedPageBreak/>
        <w:t>QoS Impact On Sidelink Physical Layer Aspects</w:t>
      </w:r>
    </w:p>
    <w:p w:rsidR="00A1440E" w:rsidRPr="00A65ECE" w:rsidRDefault="00A1440E" w:rsidP="001D71CB">
      <w:pPr>
        <w:pStyle w:val="3GPPText"/>
        <w:rPr>
          <w:bCs/>
          <w:szCs w:val="18"/>
        </w:rPr>
      </w:pPr>
      <w:r w:rsidRPr="00A65ECE">
        <w:t xml:space="preserve">In this section, we summarize our views on how priority, latency, reliability, minimum required communication range (if agreed) can be used in </w:t>
      </w:r>
      <w:r w:rsidRPr="00A65ECE">
        <w:rPr>
          <w:szCs w:val="18"/>
        </w:rPr>
        <w:t>physical</w:t>
      </w:r>
      <w:r w:rsidRPr="00A65ECE">
        <w:rPr>
          <w:bCs/>
          <w:szCs w:val="18"/>
        </w:rPr>
        <w:t xml:space="preserve"> layer aspects of resource allocation, congestion control, in-device coexistence and power control.</w:t>
      </w:r>
      <w:r w:rsidR="007D1617" w:rsidRPr="00A65ECE">
        <w:rPr>
          <w:bCs/>
          <w:szCs w:val="18"/>
        </w:rPr>
        <w:t xml:space="preserve"> We would like to note that power control here is discussed for completeness (considering made RAN1 agreement). In our view, PC can be considered as a part of other mechanisms</w:t>
      </w:r>
      <w:r w:rsidR="001B09EF" w:rsidRPr="00A65ECE">
        <w:rPr>
          <w:bCs/>
          <w:szCs w:val="18"/>
        </w:rPr>
        <w:t>,</w:t>
      </w:r>
      <w:r w:rsidR="007D1617" w:rsidRPr="00A65ECE">
        <w:rPr>
          <w:bCs/>
          <w:szCs w:val="18"/>
        </w:rPr>
        <w:t xml:space="preserve"> </w:t>
      </w:r>
      <w:r w:rsidR="001B09EF" w:rsidRPr="00A65ECE">
        <w:rPr>
          <w:bCs/>
          <w:szCs w:val="18"/>
        </w:rPr>
        <w:t>including resource allocation, congestion control and in-device coexistence.</w:t>
      </w:r>
    </w:p>
    <w:p w:rsidR="00A1440E" w:rsidRPr="00A65ECE" w:rsidRDefault="001B09EF" w:rsidP="001D71CB">
      <w:pPr>
        <w:pStyle w:val="Caption"/>
        <w:rPr>
          <w:szCs w:val="18"/>
        </w:rPr>
      </w:pPr>
      <w:r w:rsidRPr="00A65ECE">
        <w:t xml:space="preserve">Table </w:t>
      </w:r>
      <w:r w:rsidRPr="00A65ECE">
        <w:fldChar w:fldCharType="begin"/>
      </w:r>
      <w:r w:rsidRPr="00A65ECE">
        <w:instrText xml:space="preserve"> SEQ Table \* ARABIC </w:instrText>
      </w:r>
      <w:r w:rsidRPr="00A65ECE">
        <w:fldChar w:fldCharType="separate"/>
      </w:r>
      <w:r w:rsidR="00267E66">
        <w:rPr>
          <w:noProof/>
        </w:rPr>
        <w:t>1</w:t>
      </w:r>
      <w:r w:rsidRPr="00A65ECE">
        <w:fldChar w:fldCharType="end"/>
      </w:r>
      <w:r w:rsidRPr="00A65ECE">
        <w:t>: Impact of QoS attributes on resource allocation, congestion control, in-device coexistence and power control</w:t>
      </w:r>
    </w:p>
    <w:tbl>
      <w:tblPr>
        <w:tblStyle w:val="TableGrid"/>
        <w:tblW w:w="0" w:type="auto"/>
        <w:tblLayout w:type="fixed"/>
        <w:tblLook w:val="04A0" w:firstRow="1" w:lastRow="0" w:firstColumn="1" w:lastColumn="0" w:noHBand="0" w:noVBand="1"/>
      </w:tblPr>
      <w:tblGrid>
        <w:gridCol w:w="1413"/>
        <w:gridCol w:w="2137"/>
        <w:gridCol w:w="2137"/>
        <w:gridCol w:w="2137"/>
        <w:gridCol w:w="2138"/>
      </w:tblGrid>
      <w:tr w:rsidR="00485D2F" w:rsidRPr="00E55A2A" w:rsidTr="001D71CB">
        <w:tc>
          <w:tcPr>
            <w:tcW w:w="1413" w:type="dxa"/>
          </w:tcPr>
          <w:p w:rsidR="00485D2F" w:rsidRPr="00A65ECE" w:rsidRDefault="00485D2F" w:rsidP="00EA2B09">
            <w:pPr>
              <w:pStyle w:val="3GPPText"/>
              <w:spacing w:before="0" w:after="0" w:line="240" w:lineRule="auto"/>
            </w:pPr>
          </w:p>
        </w:tc>
        <w:tc>
          <w:tcPr>
            <w:tcW w:w="2137" w:type="dxa"/>
          </w:tcPr>
          <w:p w:rsidR="00485D2F" w:rsidRPr="00A65ECE" w:rsidRDefault="00485D2F" w:rsidP="00EA2B09">
            <w:pPr>
              <w:pStyle w:val="3GPPText"/>
              <w:spacing w:before="0" w:after="0" w:line="240" w:lineRule="auto"/>
              <w:rPr>
                <w:b/>
              </w:rPr>
            </w:pPr>
            <w:r w:rsidRPr="00A65ECE">
              <w:rPr>
                <w:b/>
              </w:rPr>
              <w:t>Resource allocation</w:t>
            </w:r>
          </w:p>
        </w:tc>
        <w:tc>
          <w:tcPr>
            <w:tcW w:w="2137" w:type="dxa"/>
          </w:tcPr>
          <w:p w:rsidR="00485D2F" w:rsidRPr="00A65ECE" w:rsidRDefault="00485D2F" w:rsidP="00EA2B09">
            <w:pPr>
              <w:pStyle w:val="3GPPText"/>
              <w:spacing w:before="0" w:after="0" w:line="240" w:lineRule="auto"/>
              <w:jc w:val="center"/>
              <w:rPr>
                <w:b/>
              </w:rPr>
            </w:pPr>
            <w:r w:rsidRPr="00A65ECE">
              <w:rPr>
                <w:b/>
              </w:rPr>
              <w:t>Congestion control</w:t>
            </w:r>
          </w:p>
        </w:tc>
        <w:tc>
          <w:tcPr>
            <w:tcW w:w="2137" w:type="dxa"/>
          </w:tcPr>
          <w:p w:rsidR="00485D2F" w:rsidRPr="00A65ECE" w:rsidRDefault="00485D2F" w:rsidP="00EA2B09">
            <w:pPr>
              <w:pStyle w:val="3GPPText"/>
              <w:spacing w:before="0" w:after="0" w:line="240" w:lineRule="auto"/>
              <w:jc w:val="center"/>
              <w:rPr>
                <w:b/>
              </w:rPr>
            </w:pPr>
            <w:r w:rsidRPr="00A65ECE">
              <w:rPr>
                <w:b/>
              </w:rPr>
              <w:t>In-device coexistence logic</w:t>
            </w:r>
          </w:p>
        </w:tc>
        <w:tc>
          <w:tcPr>
            <w:tcW w:w="2138" w:type="dxa"/>
          </w:tcPr>
          <w:p w:rsidR="00485D2F" w:rsidRPr="00A65ECE" w:rsidRDefault="00485D2F" w:rsidP="00EA2B09">
            <w:pPr>
              <w:pStyle w:val="3GPPText"/>
              <w:spacing w:before="0" w:after="0" w:line="240" w:lineRule="auto"/>
              <w:jc w:val="center"/>
              <w:rPr>
                <w:b/>
              </w:rPr>
            </w:pPr>
            <w:r w:rsidRPr="00A65ECE">
              <w:rPr>
                <w:b/>
              </w:rPr>
              <w:t>Power Control</w:t>
            </w:r>
          </w:p>
        </w:tc>
      </w:tr>
      <w:tr w:rsidR="00485D2F" w:rsidRPr="00E55A2A" w:rsidTr="001D71CB">
        <w:tc>
          <w:tcPr>
            <w:tcW w:w="1413" w:type="dxa"/>
          </w:tcPr>
          <w:p w:rsidR="00485D2F" w:rsidRPr="00A65ECE" w:rsidRDefault="00485D2F" w:rsidP="00E93F73">
            <w:pPr>
              <w:pStyle w:val="3GPPText"/>
              <w:spacing w:before="0" w:after="0" w:line="240" w:lineRule="auto"/>
              <w:jc w:val="left"/>
              <w:rPr>
                <w:b/>
              </w:rPr>
            </w:pPr>
            <w:r w:rsidRPr="00A65ECE">
              <w:rPr>
                <w:b/>
              </w:rPr>
              <w:t>Priority</w:t>
            </w:r>
          </w:p>
        </w:tc>
        <w:tc>
          <w:tcPr>
            <w:tcW w:w="2137" w:type="dxa"/>
          </w:tcPr>
          <w:p w:rsidR="00485D2F" w:rsidRPr="00A65ECE" w:rsidRDefault="00614501">
            <w:pPr>
              <w:pStyle w:val="3GPPText"/>
              <w:spacing w:before="0" w:after="0" w:line="240" w:lineRule="auto"/>
              <w:jc w:val="center"/>
            </w:pPr>
            <w:r w:rsidRPr="00A65ECE">
              <w:t xml:space="preserve">Sidelink </w:t>
            </w:r>
            <w:r w:rsidR="00A1440E" w:rsidRPr="00A65ECE">
              <w:t>s</w:t>
            </w:r>
            <w:r w:rsidR="00E93F73" w:rsidRPr="00A65ECE">
              <w:t>ensing</w:t>
            </w:r>
            <w:r w:rsidRPr="00A65ECE">
              <w:t xml:space="preserve">, scheduling and </w:t>
            </w:r>
            <w:r w:rsidR="00E93F73" w:rsidRPr="00A65ECE">
              <w:t>resource selection</w:t>
            </w:r>
            <w:r w:rsidR="00EA1EBC" w:rsidRPr="00A65ECE">
              <w:t xml:space="preserve">, </w:t>
            </w:r>
          </w:p>
        </w:tc>
        <w:tc>
          <w:tcPr>
            <w:tcW w:w="2137" w:type="dxa"/>
            <w:shd w:val="clear" w:color="auto" w:fill="auto"/>
          </w:tcPr>
          <w:p w:rsidR="00485D2F" w:rsidRPr="00A65ECE" w:rsidRDefault="005844A3">
            <w:pPr>
              <w:pStyle w:val="3GPPText"/>
              <w:spacing w:before="0" w:after="0" w:line="240" w:lineRule="auto"/>
              <w:jc w:val="center"/>
            </w:pPr>
            <w:r w:rsidRPr="00A65ECE">
              <w:t>Prioritization of packets for transmission based on priority</w:t>
            </w:r>
            <w:r w:rsidR="00614501" w:rsidRPr="00A65ECE">
              <w:t xml:space="preserve">, </w:t>
            </w:r>
            <w:r w:rsidRPr="00A65ECE">
              <w:t>C</w:t>
            </w:r>
            <w:r w:rsidR="003A4EDF" w:rsidRPr="00A65ECE">
              <w:t>onstraints on L1 TX parameters</w:t>
            </w:r>
          </w:p>
        </w:tc>
        <w:tc>
          <w:tcPr>
            <w:tcW w:w="2137" w:type="dxa"/>
          </w:tcPr>
          <w:p w:rsidR="00B67CE1" w:rsidRPr="00A65ECE" w:rsidRDefault="00B67CE1">
            <w:pPr>
              <w:pStyle w:val="3GPPText"/>
              <w:spacing w:before="0" w:after="0" w:line="240" w:lineRule="auto"/>
              <w:jc w:val="center"/>
            </w:pPr>
            <w:r w:rsidRPr="00A65ECE">
              <w:t>RAT prioritization</w:t>
            </w:r>
            <w:r w:rsidR="003A4EDF" w:rsidRPr="00A65ECE">
              <w:t xml:space="preserve"> / preemption </w:t>
            </w:r>
            <w:r w:rsidR="0006702D" w:rsidRPr="00A65ECE">
              <w:t xml:space="preserve">for TX/RX </w:t>
            </w:r>
            <w:r w:rsidRPr="00A65ECE">
              <w:t xml:space="preserve">in case of </w:t>
            </w:r>
            <w:r w:rsidR="005844A3" w:rsidRPr="00A65ECE">
              <w:t>inter-RAT conflicts</w:t>
            </w:r>
          </w:p>
        </w:tc>
        <w:tc>
          <w:tcPr>
            <w:tcW w:w="2138" w:type="dxa"/>
          </w:tcPr>
          <w:p w:rsidR="003A4EDF" w:rsidRPr="00A65ECE" w:rsidRDefault="003A4EDF">
            <w:pPr>
              <w:pStyle w:val="3GPPText"/>
              <w:spacing w:before="0" w:after="0" w:line="240" w:lineRule="auto"/>
              <w:jc w:val="center"/>
            </w:pPr>
            <w:r w:rsidRPr="00A65ECE">
              <w:t>Higher TX power to higher priority</w:t>
            </w:r>
            <w:r w:rsidR="007D1617" w:rsidRPr="00A65ECE">
              <w:t xml:space="preserve"> transmissions</w:t>
            </w:r>
          </w:p>
        </w:tc>
      </w:tr>
      <w:tr w:rsidR="00485D2F" w:rsidRPr="00E55A2A" w:rsidTr="001D71CB">
        <w:tc>
          <w:tcPr>
            <w:tcW w:w="1413" w:type="dxa"/>
          </w:tcPr>
          <w:p w:rsidR="00485D2F" w:rsidRPr="00A65ECE" w:rsidRDefault="00485D2F" w:rsidP="00E93F73">
            <w:pPr>
              <w:pStyle w:val="3GPPText"/>
              <w:spacing w:before="0" w:after="0" w:line="240" w:lineRule="auto"/>
              <w:jc w:val="left"/>
              <w:rPr>
                <w:b/>
              </w:rPr>
            </w:pPr>
            <w:r w:rsidRPr="00A65ECE">
              <w:rPr>
                <w:b/>
              </w:rPr>
              <w:t>Latency</w:t>
            </w:r>
          </w:p>
        </w:tc>
        <w:tc>
          <w:tcPr>
            <w:tcW w:w="2137" w:type="dxa"/>
          </w:tcPr>
          <w:p w:rsidR="00E93F73" w:rsidRPr="00A65ECE" w:rsidRDefault="00614501">
            <w:pPr>
              <w:pStyle w:val="3GPPText"/>
              <w:spacing w:before="0" w:after="0" w:line="240" w:lineRule="auto"/>
              <w:jc w:val="center"/>
            </w:pPr>
            <w:r w:rsidRPr="00A65ECE">
              <w:t xml:space="preserve">Sidelink </w:t>
            </w:r>
            <w:r w:rsidR="00E93F73" w:rsidRPr="00A65ECE">
              <w:t>scheduling</w:t>
            </w:r>
            <w:r w:rsidR="00A1440E" w:rsidRPr="00A65ECE">
              <w:t xml:space="preserve"> and </w:t>
            </w:r>
            <w:r w:rsidR="00E93F73" w:rsidRPr="00A65ECE">
              <w:t>resource selection</w:t>
            </w:r>
          </w:p>
        </w:tc>
        <w:tc>
          <w:tcPr>
            <w:tcW w:w="2137" w:type="dxa"/>
            <w:shd w:val="clear" w:color="auto" w:fill="auto"/>
          </w:tcPr>
          <w:p w:rsidR="00485D2F" w:rsidRPr="00A65ECE" w:rsidRDefault="00F0058C">
            <w:pPr>
              <w:pStyle w:val="3GPPText"/>
              <w:spacing w:before="0" w:after="0" w:line="240" w:lineRule="auto"/>
              <w:jc w:val="center"/>
            </w:pPr>
            <w:r w:rsidRPr="00A65ECE">
              <w:t>Prioritization of</w:t>
            </w:r>
            <w:r w:rsidR="003A4EDF" w:rsidRPr="00A65ECE">
              <w:t xml:space="preserve"> packets for transmission based on </w:t>
            </w:r>
            <w:r w:rsidRPr="00A65ECE">
              <w:t>latency</w:t>
            </w:r>
          </w:p>
        </w:tc>
        <w:tc>
          <w:tcPr>
            <w:tcW w:w="2137" w:type="dxa"/>
          </w:tcPr>
          <w:p w:rsidR="00485D2F" w:rsidRPr="00A65ECE" w:rsidRDefault="0006702D">
            <w:pPr>
              <w:pStyle w:val="3GPPText"/>
              <w:spacing w:before="0" w:after="0" w:line="240" w:lineRule="auto"/>
              <w:jc w:val="center"/>
            </w:pPr>
            <w:r w:rsidRPr="00A65ECE">
              <w:t>No</w:t>
            </w:r>
          </w:p>
        </w:tc>
        <w:tc>
          <w:tcPr>
            <w:tcW w:w="2138" w:type="dxa"/>
          </w:tcPr>
          <w:p w:rsidR="00485D2F" w:rsidRPr="00A65ECE" w:rsidRDefault="00A1440E" w:rsidP="00EA2B09">
            <w:pPr>
              <w:pStyle w:val="3GPPText"/>
              <w:spacing w:before="0" w:after="0" w:line="240" w:lineRule="auto"/>
              <w:jc w:val="center"/>
            </w:pPr>
            <w:r w:rsidRPr="00A65ECE">
              <w:t>No</w:t>
            </w:r>
          </w:p>
        </w:tc>
      </w:tr>
      <w:tr w:rsidR="00485D2F" w:rsidRPr="00E55A2A" w:rsidTr="001D71CB">
        <w:tc>
          <w:tcPr>
            <w:tcW w:w="1413" w:type="dxa"/>
          </w:tcPr>
          <w:p w:rsidR="00485D2F" w:rsidRPr="00A65ECE" w:rsidRDefault="00485D2F" w:rsidP="00E93F73">
            <w:pPr>
              <w:pStyle w:val="3GPPText"/>
              <w:spacing w:before="0" w:after="0" w:line="240" w:lineRule="auto"/>
              <w:jc w:val="left"/>
              <w:rPr>
                <w:b/>
              </w:rPr>
            </w:pPr>
            <w:r w:rsidRPr="00A65ECE">
              <w:rPr>
                <w:b/>
              </w:rPr>
              <w:t>Reliability</w:t>
            </w:r>
          </w:p>
        </w:tc>
        <w:tc>
          <w:tcPr>
            <w:tcW w:w="2137" w:type="dxa"/>
          </w:tcPr>
          <w:p w:rsidR="00E93F73" w:rsidRPr="00A65ECE" w:rsidRDefault="00614501">
            <w:pPr>
              <w:pStyle w:val="3GPPText"/>
              <w:spacing w:before="0" w:after="0" w:line="240" w:lineRule="auto"/>
              <w:jc w:val="center"/>
            </w:pPr>
            <w:r w:rsidRPr="00A65ECE">
              <w:t xml:space="preserve">Sidelink </w:t>
            </w:r>
            <w:r w:rsidR="00E93F73" w:rsidRPr="00A65ECE">
              <w:t>scheduling</w:t>
            </w:r>
            <w:r w:rsidRPr="00A65ECE">
              <w:t xml:space="preserve">, sensing </w:t>
            </w:r>
            <w:r w:rsidR="00A1440E" w:rsidRPr="00A65ECE">
              <w:t xml:space="preserve">and </w:t>
            </w:r>
            <w:r w:rsidR="00E93F73" w:rsidRPr="00A65ECE">
              <w:t>resource selection</w:t>
            </w:r>
            <w:r w:rsidRPr="00A65ECE">
              <w:t xml:space="preserve"> aspects</w:t>
            </w:r>
          </w:p>
        </w:tc>
        <w:tc>
          <w:tcPr>
            <w:tcW w:w="2137" w:type="dxa"/>
            <w:shd w:val="clear" w:color="auto" w:fill="auto"/>
          </w:tcPr>
          <w:p w:rsidR="00F0058C" w:rsidRPr="00A65ECE" w:rsidRDefault="00F0058C">
            <w:pPr>
              <w:pStyle w:val="3GPPText"/>
              <w:spacing w:before="0" w:after="0" w:line="240" w:lineRule="auto"/>
              <w:jc w:val="center"/>
            </w:pPr>
            <w:r w:rsidRPr="00A65ECE">
              <w:t>P</w:t>
            </w:r>
            <w:r w:rsidR="00B67CE1" w:rsidRPr="00A65ECE">
              <w:t>rioritization of</w:t>
            </w:r>
            <w:r w:rsidRPr="00A65ECE">
              <w:t xml:space="preserve"> </w:t>
            </w:r>
            <w:r w:rsidR="003A4EDF" w:rsidRPr="00A65ECE">
              <w:t xml:space="preserve">packets for </w:t>
            </w:r>
            <w:r w:rsidR="00B67CE1" w:rsidRPr="00A65ECE">
              <w:t>transmissions</w:t>
            </w:r>
            <w:r w:rsidR="003A4EDF" w:rsidRPr="00A65ECE">
              <w:t xml:space="preserve"> based on reliability</w:t>
            </w:r>
          </w:p>
        </w:tc>
        <w:tc>
          <w:tcPr>
            <w:tcW w:w="2137" w:type="dxa"/>
          </w:tcPr>
          <w:p w:rsidR="00485D2F" w:rsidRPr="00A65ECE" w:rsidRDefault="003A4EDF">
            <w:pPr>
              <w:pStyle w:val="3GPPText"/>
              <w:spacing w:before="0" w:after="0" w:line="240" w:lineRule="auto"/>
              <w:jc w:val="center"/>
            </w:pPr>
            <w:r w:rsidRPr="00A65ECE">
              <w:t xml:space="preserve">RAT prioritization / preemption for TX/RX in case of </w:t>
            </w:r>
            <w:r w:rsidR="007D1617" w:rsidRPr="00A65ECE">
              <w:t xml:space="preserve">inter-RAT </w:t>
            </w:r>
            <w:r w:rsidRPr="00A65ECE">
              <w:t>conflicts</w:t>
            </w:r>
          </w:p>
        </w:tc>
        <w:tc>
          <w:tcPr>
            <w:tcW w:w="2138" w:type="dxa"/>
          </w:tcPr>
          <w:p w:rsidR="003A4EDF" w:rsidRPr="00A65ECE" w:rsidRDefault="00EA1EBC">
            <w:pPr>
              <w:pStyle w:val="3GPPText"/>
              <w:spacing w:before="0" w:after="0" w:line="240" w:lineRule="auto"/>
              <w:jc w:val="center"/>
            </w:pPr>
            <w:r w:rsidRPr="00A65ECE">
              <w:t xml:space="preserve">Higher TX power to higher </w:t>
            </w:r>
            <w:r w:rsidR="007D1617" w:rsidRPr="00A65ECE">
              <w:t>reliability transmission</w:t>
            </w:r>
          </w:p>
        </w:tc>
      </w:tr>
      <w:tr w:rsidR="00485D2F" w:rsidRPr="00E55A2A" w:rsidTr="001D71CB">
        <w:tc>
          <w:tcPr>
            <w:tcW w:w="1413" w:type="dxa"/>
          </w:tcPr>
          <w:p w:rsidR="00485D2F" w:rsidRPr="00A65ECE" w:rsidRDefault="00485D2F" w:rsidP="00E93F73">
            <w:pPr>
              <w:pStyle w:val="3GPPText"/>
              <w:spacing w:before="0" w:after="0" w:line="240" w:lineRule="auto"/>
              <w:jc w:val="left"/>
              <w:rPr>
                <w:b/>
              </w:rPr>
            </w:pPr>
            <w:r w:rsidRPr="00A65ECE">
              <w:rPr>
                <w:b/>
              </w:rPr>
              <w:t>Comm</w:t>
            </w:r>
            <w:r w:rsidR="00EA2B09" w:rsidRPr="00A65ECE">
              <w:rPr>
                <w:b/>
              </w:rPr>
              <w:t xml:space="preserve">unication </w:t>
            </w:r>
            <w:r w:rsidRPr="00A65ECE">
              <w:rPr>
                <w:b/>
              </w:rPr>
              <w:t>Range</w:t>
            </w:r>
            <w:r w:rsidR="00E93F73" w:rsidRPr="00A65ECE">
              <w:rPr>
                <w:b/>
              </w:rPr>
              <w:t xml:space="preserve"> (if agreed)</w:t>
            </w:r>
          </w:p>
        </w:tc>
        <w:tc>
          <w:tcPr>
            <w:tcW w:w="2137" w:type="dxa"/>
          </w:tcPr>
          <w:p w:rsidR="00485D2F" w:rsidRPr="00A65ECE" w:rsidRDefault="00614501">
            <w:pPr>
              <w:pStyle w:val="3GPPText"/>
              <w:spacing w:before="0" w:after="0" w:line="240" w:lineRule="auto"/>
              <w:jc w:val="center"/>
            </w:pPr>
            <w:r w:rsidRPr="00A65ECE">
              <w:t>Sidelink s</w:t>
            </w:r>
            <w:r w:rsidR="00E93F73" w:rsidRPr="00A65ECE">
              <w:t>cheduling aspects</w:t>
            </w:r>
          </w:p>
        </w:tc>
        <w:tc>
          <w:tcPr>
            <w:tcW w:w="2137" w:type="dxa"/>
            <w:shd w:val="clear" w:color="auto" w:fill="auto"/>
          </w:tcPr>
          <w:p w:rsidR="00485D2F" w:rsidRPr="00A65ECE" w:rsidRDefault="005844A3">
            <w:pPr>
              <w:pStyle w:val="3GPPText"/>
              <w:spacing w:before="0" w:after="0" w:line="240" w:lineRule="auto"/>
              <w:jc w:val="center"/>
            </w:pPr>
            <w:r w:rsidRPr="00A65ECE">
              <w:t xml:space="preserve">Prioritization of packets for transmissions based on </w:t>
            </w:r>
            <w:r w:rsidR="009855D8" w:rsidRPr="00A65ECE">
              <w:t>range</w:t>
            </w:r>
          </w:p>
        </w:tc>
        <w:tc>
          <w:tcPr>
            <w:tcW w:w="2137" w:type="dxa"/>
          </w:tcPr>
          <w:p w:rsidR="00485D2F" w:rsidRPr="00A65ECE" w:rsidRDefault="00A1440E" w:rsidP="00EA2B09">
            <w:pPr>
              <w:pStyle w:val="3GPPText"/>
              <w:spacing w:before="0" w:after="0" w:line="240" w:lineRule="auto"/>
              <w:jc w:val="center"/>
            </w:pPr>
            <w:r w:rsidRPr="00A65ECE">
              <w:t>No</w:t>
            </w:r>
          </w:p>
        </w:tc>
        <w:tc>
          <w:tcPr>
            <w:tcW w:w="2138" w:type="dxa"/>
          </w:tcPr>
          <w:p w:rsidR="00485D2F" w:rsidRPr="00A65ECE" w:rsidRDefault="007D1617">
            <w:pPr>
              <w:pStyle w:val="3GPPText"/>
              <w:spacing w:before="0" w:after="0" w:line="240" w:lineRule="auto"/>
              <w:jc w:val="center"/>
            </w:pPr>
            <w:r w:rsidRPr="00A65ECE">
              <w:t>Higher TX power to longer range transmission</w:t>
            </w:r>
          </w:p>
        </w:tc>
      </w:tr>
    </w:tbl>
    <w:p w:rsidR="00485D2F" w:rsidRPr="00A65ECE" w:rsidRDefault="001B09EF" w:rsidP="008E077E">
      <w:pPr>
        <w:pStyle w:val="3GPPText"/>
      </w:pPr>
      <w:r w:rsidRPr="00A65ECE">
        <w:rPr>
          <w:bCs/>
          <w:szCs w:val="18"/>
        </w:rPr>
        <w:t>Note: In order to fill in data for given QoS attribute (each row in the table), we assume that other QoS parameters have the same settings (i.e. no inter-dependency among QoS attributes is considered)</w:t>
      </w:r>
    </w:p>
    <w:p w:rsidR="00225232" w:rsidRPr="00054C40" w:rsidRDefault="00225232" w:rsidP="008E077E">
      <w:pPr>
        <w:pStyle w:val="3GPPText"/>
        <w:rPr>
          <w:highlight w:val="yellow"/>
        </w:rPr>
      </w:pPr>
    </w:p>
    <w:p w:rsidR="00356687" w:rsidRPr="00A65ECE" w:rsidRDefault="00356687" w:rsidP="00C84A44">
      <w:pPr>
        <w:pStyle w:val="3GPPH1"/>
        <w:tabs>
          <w:tab w:val="clear" w:pos="432"/>
          <w:tab w:val="num" w:pos="426"/>
        </w:tabs>
      </w:pPr>
      <w:r w:rsidRPr="00A65ECE">
        <w:t>Conclusions</w:t>
      </w:r>
    </w:p>
    <w:p w:rsidR="00356687" w:rsidRPr="00A65ECE" w:rsidRDefault="00356687" w:rsidP="001D71CB">
      <w:pPr>
        <w:pStyle w:val="3GPPText"/>
      </w:pPr>
      <w:r w:rsidRPr="00A65ECE">
        <w:t>In this contribution, we have analyzed handling of QoS for NR Uu and PC5 links for eV2X services from physical layer perspective.</w:t>
      </w:r>
      <w:r w:rsidR="002C2687" w:rsidRPr="00A65ECE">
        <w:t xml:space="preserve"> </w:t>
      </w:r>
      <w:r w:rsidR="0071431D" w:rsidRPr="00A65ECE">
        <w:t>Based on analysis we have following proposals:</w:t>
      </w:r>
    </w:p>
    <w:p w:rsidR="00E55A2A" w:rsidRDefault="00E55A2A" w:rsidP="001D71CB">
      <w:pPr>
        <w:pStyle w:val="3GPPText"/>
        <w:rPr>
          <w:highlight w:val="yellow"/>
          <w:lang w:val="en-GB"/>
        </w:rPr>
      </w:pPr>
    </w:p>
    <w:p w:rsidR="004B7120" w:rsidRPr="00235959" w:rsidRDefault="004B7120" w:rsidP="00267E66">
      <w:pPr>
        <w:pStyle w:val="3GPPText"/>
        <w:numPr>
          <w:ilvl w:val="0"/>
          <w:numId w:val="92"/>
        </w:numPr>
        <w:rPr>
          <w:lang w:val="en-GB"/>
        </w:rPr>
      </w:pPr>
    </w:p>
    <w:p w:rsidR="004B7120" w:rsidRPr="00235959" w:rsidRDefault="004B7120" w:rsidP="004B7120">
      <w:pPr>
        <w:pStyle w:val="3GPPText"/>
        <w:numPr>
          <w:ilvl w:val="1"/>
          <w:numId w:val="15"/>
        </w:numPr>
      </w:pPr>
      <w:r w:rsidRPr="00235959">
        <w:rPr>
          <w:b/>
        </w:rPr>
        <w:t xml:space="preserve">Priority information is used to handle intra and inter UE </w:t>
      </w:r>
      <w:r>
        <w:rPr>
          <w:b/>
        </w:rPr>
        <w:t xml:space="preserve">sidelink </w:t>
      </w:r>
      <w:r w:rsidRPr="00235959">
        <w:rPr>
          <w:b/>
        </w:rPr>
        <w:t>transmission</w:t>
      </w:r>
    </w:p>
    <w:p w:rsidR="004B7120" w:rsidRPr="00235959" w:rsidRDefault="004B7120" w:rsidP="004B7120">
      <w:pPr>
        <w:pStyle w:val="3GPPText"/>
        <w:numPr>
          <w:ilvl w:val="1"/>
          <w:numId w:val="15"/>
        </w:numPr>
        <w:rPr>
          <w:b/>
        </w:rPr>
      </w:pPr>
      <w:r w:rsidRPr="00235959">
        <w:rPr>
          <w:b/>
        </w:rPr>
        <w:t xml:space="preserve">Priority information is signaled over the air and utilized in channel access and resource </w:t>
      </w:r>
      <w:r>
        <w:rPr>
          <w:b/>
        </w:rPr>
        <w:t>exclusion/</w:t>
      </w:r>
      <w:r w:rsidRPr="00235959">
        <w:rPr>
          <w:b/>
        </w:rPr>
        <w:t>selection procedures</w:t>
      </w:r>
    </w:p>
    <w:p w:rsidR="004B7120" w:rsidRPr="00235959" w:rsidRDefault="004B7120" w:rsidP="00267E66">
      <w:pPr>
        <w:pStyle w:val="3GPPText"/>
        <w:numPr>
          <w:ilvl w:val="0"/>
          <w:numId w:val="93"/>
        </w:numPr>
        <w:rPr>
          <w:lang w:val="en-GB"/>
        </w:rPr>
      </w:pPr>
    </w:p>
    <w:p w:rsidR="004B7120" w:rsidRPr="00235959" w:rsidRDefault="004B7120" w:rsidP="004B7120">
      <w:pPr>
        <w:pStyle w:val="3GPPText"/>
        <w:numPr>
          <w:ilvl w:val="1"/>
          <w:numId w:val="12"/>
        </w:numPr>
      </w:pPr>
      <w:r w:rsidRPr="00235959">
        <w:rPr>
          <w:b/>
        </w:rPr>
        <w:t xml:space="preserve">Latency budget information </w:t>
      </w:r>
      <w:r>
        <w:rPr>
          <w:b/>
        </w:rPr>
        <w:t xml:space="preserve">can be used in </w:t>
      </w:r>
      <w:r w:rsidRPr="00235959">
        <w:rPr>
          <w:b/>
        </w:rPr>
        <w:t xml:space="preserve">channel access </w:t>
      </w:r>
      <w:r>
        <w:rPr>
          <w:b/>
        </w:rPr>
        <w:t>procedures (e.g. control of T1 settings based on priority, PDB and resource selection processing delay processing time</w:t>
      </w:r>
      <w:r w:rsidRPr="00235959">
        <w:rPr>
          <w:b/>
        </w:rPr>
        <w:t>)</w:t>
      </w:r>
    </w:p>
    <w:p w:rsidR="004B7120" w:rsidRPr="00235959" w:rsidRDefault="004B7120" w:rsidP="00267E66">
      <w:pPr>
        <w:pStyle w:val="3GPPText"/>
        <w:numPr>
          <w:ilvl w:val="0"/>
          <w:numId w:val="94"/>
        </w:numPr>
        <w:rPr>
          <w:lang w:val="en-GB"/>
        </w:rPr>
      </w:pPr>
    </w:p>
    <w:p w:rsidR="004B7120" w:rsidRPr="00235959" w:rsidRDefault="004B7120" w:rsidP="004B7120">
      <w:pPr>
        <w:pStyle w:val="3GPPText"/>
        <w:numPr>
          <w:ilvl w:val="1"/>
          <w:numId w:val="12"/>
        </w:numPr>
      </w:pPr>
      <w:r w:rsidRPr="00235959">
        <w:rPr>
          <w:b/>
        </w:rPr>
        <w:lastRenderedPageBreak/>
        <w:t>At least the notion of traffic priority, latency and reliability information are reported to gNB</w:t>
      </w:r>
    </w:p>
    <w:p w:rsidR="004B7120" w:rsidRPr="00235959" w:rsidRDefault="004B7120" w:rsidP="004B7120">
      <w:pPr>
        <w:pStyle w:val="3GPPText"/>
        <w:numPr>
          <w:ilvl w:val="2"/>
          <w:numId w:val="12"/>
        </w:numPr>
      </w:pPr>
      <w:r w:rsidRPr="00235959">
        <w:rPr>
          <w:b/>
        </w:rPr>
        <w:t>FFS signaling details</w:t>
      </w:r>
    </w:p>
    <w:p w:rsidR="004B7120" w:rsidRPr="00A65ECE" w:rsidRDefault="004B7120" w:rsidP="00267E66">
      <w:pPr>
        <w:pStyle w:val="3GPPText"/>
        <w:numPr>
          <w:ilvl w:val="0"/>
          <w:numId w:val="95"/>
        </w:numPr>
        <w:rPr>
          <w:lang w:val="en-GB"/>
        </w:rPr>
      </w:pPr>
    </w:p>
    <w:p w:rsidR="004B7120" w:rsidRPr="00A65ECE" w:rsidRDefault="004B7120" w:rsidP="004B7120">
      <w:pPr>
        <w:pStyle w:val="3GPPText"/>
        <w:numPr>
          <w:ilvl w:val="1"/>
          <w:numId w:val="15"/>
        </w:numPr>
        <w:rPr>
          <w:b/>
        </w:rPr>
      </w:pPr>
      <w:r w:rsidRPr="00A65ECE">
        <w:rPr>
          <w:b/>
        </w:rPr>
        <w:t>NR-V2X supports QoS-aware congestion control at radio-layers and V2X application layers</w:t>
      </w:r>
    </w:p>
    <w:p w:rsidR="004B7120" w:rsidRPr="00A65ECE" w:rsidRDefault="004B7120" w:rsidP="004B7120">
      <w:pPr>
        <w:pStyle w:val="3GPPText"/>
        <w:numPr>
          <w:ilvl w:val="2"/>
          <w:numId w:val="15"/>
        </w:numPr>
        <w:rPr>
          <w:b/>
        </w:rPr>
      </w:pPr>
      <w:r w:rsidRPr="00A65ECE">
        <w:rPr>
          <w:b/>
        </w:rPr>
        <w:t>It is configurable whether congestion control logic at radio-layers or V2X application layers is enabled</w:t>
      </w:r>
    </w:p>
    <w:p w:rsidR="004B7120" w:rsidRPr="00A65ECE" w:rsidRDefault="004B7120" w:rsidP="004B7120">
      <w:pPr>
        <w:pStyle w:val="3GPPText"/>
        <w:numPr>
          <w:ilvl w:val="1"/>
          <w:numId w:val="15"/>
        </w:numPr>
      </w:pPr>
      <w:r w:rsidRPr="00A65ECE">
        <w:rPr>
          <w:b/>
        </w:rPr>
        <w:t>NR-V2X utilizes results of sensing procedure and sidelink measurements to facilitate congestion control</w:t>
      </w:r>
    </w:p>
    <w:p w:rsidR="004B7120" w:rsidRPr="00A65ECE" w:rsidRDefault="004B7120" w:rsidP="004B7120">
      <w:pPr>
        <w:pStyle w:val="3GPPText"/>
        <w:numPr>
          <w:ilvl w:val="1"/>
          <w:numId w:val="15"/>
        </w:numPr>
      </w:pPr>
      <w:r w:rsidRPr="00A65ECE">
        <w:rPr>
          <w:b/>
        </w:rPr>
        <w:t>NR-V2X congestion control utilizes at least priority as a QoS attribute</w:t>
      </w:r>
    </w:p>
    <w:p w:rsidR="004B7120" w:rsidRPr="00A65ECE" w:rsidRDefault="004B7120" w:rsidP="004B7120">
      <w:pPr>
        <w:pStyle w:val="3GPPText"/>
        <w:numPr>
          <w:ilvl w:val="2"/>
          <w:numId w:val="15"/>
        </w:numPr>
      </w:pPr>
      <w:r w:rsidRPr="00A65ECE">
        <w:rPr>
          <w:b/>
        </w:rPr>
        <w:t>FFS latency, reliability, range</w:t>
      </w:r>
    </w:p>
    <w:p w:rsidR="004B7120" w:rsidRPr="00A65ECE" w:rsidRDefault="004B7120" w:rsidP="00267E66">
      <w:pPr>
        <w:pStyle w:val="3GPPText"/>
        <w:numPr>
          <w:ilvl w:val="0"/>
          <w:numId w:val="96"/>
        </w:numPr>
        <w:rPr>
          <w:lang w:val="en-GB"/>
        </w:rPr>
      </w:pPr>
    </w:p>
    <w:p w:rsidR="004B7120" w:rsidRPr="00A65ECE" w:rsidRDefault="004B7120" w:rsidP="004B7120">
      <w:pPr>
        <w:pStyle w:val="3GPPText"/>
        <w:numPr>
          <w:ilvl w:val="1"/>
          <w:numId w:val="15"/>
        </w:numPr>
        <w:rPr>
          <w:b/>
        </w:rPr>
      </w:pPr>
      <w:r w:rsidRPr="00A65ECE">
        <w:rPr>
          <w:b/>
        </w:rPr>
        <w:t>NR-V2X congestion control function monitors amount of resources consumed by UE over a (pre)-configured time interval</w:t>
      </w:r>
    </w:p>
    <w:p w:rsidR="004B7120" w:rsidRPr="00A65ECE" w:rsidRDefault="004B7120" w:rsidP="004B7120">
      <w:pPr>
        <w:pStyle w:val="3GPPText"/>
        <w:numPr>
          <w:ilvl w:val="1"/>
          <w:numId w:val="15"/>
        </w:numPr>
        <w:rPr>
          <w:b/>
        </w:rPr>
      </w:pPr>
      <w:r w:rsidRPr="00A65ECE">
        <w:rPr>
          <w:b/>
        </w:rPr>
        <w:t>NR-V2X congestion control does not differentiate amount of resources consumed by UE for different communication types (i.e. unicast, groupcast, broadcast)</w:t>
      </w:r>
    </w:p>
    <w:p w:rsidR="004B7120" w:rsidRPr="00A65ECE" w:rsidRDefault="004B7120" w:rsidP="004B7120">
      <w:pPr>
        <w:pStyle w:val="3GPPText"/>
        <w:numPr>
          <w:ilvl w:val="2"/>
          <w:numId w:val="15"/>
        </w:numPr>
        <w:rPr>
          <w:b/>
        </w:rPr>
      </w:pPr>
      <w:r w:rsidRPr="00A65ECE">
        <w:rPr>
          <w:b/>
        </w:rPr>
        <w:t>How many resources to use for unicast, groupcast or broadcast communication is left up to UE implementation, subject to total resource constraints imposed by congestion metric</w:t>
      </w:r>
    </w:p>
    <w:p w:rsidR="004B7120" w:rsidRPr="00A65ECE" w:rsidRDefault="004B7120" w:rsidP="004B7120">
      <w:pPr>
        <w:pStyle w:val="3GPPText"/>
        <w:numPr>
          <w:ilvl w:val="1"/>
          <w:numId w:val="15"/>
        </w:numPr>
        <w:rPr>
          <w:b/>
        </w:rPr>
      </w:pPr>
      <w:r w:rsidRPr="00A65ECE">
        <w:rPr>
          <w:b/>
        </w:rPr>
        <w:t>NR-V2X congestion control settings depend on sidelink transmission priority (i.e. TX parameters depend on transmission priority)</w:t>
      </w:r>
    </w:p>
    <w:p w:rsidR="004B7120" w:rsidRPr="00A65ECE" w:rsidRDefault="004B7120" w:rsidP="004B7120">
      <w:pPr>
        <w:pStyle w:val="3GPPText"/>
        <w:numPr>
          <w:ilvl w:val="1"/>
          <w:numId w:val="15"/>
        </w:numPr>
        <w:rPr>
          <w:b/>
        </w:rPr>
      </w:pPr>
      <w:r w:rsidRPr="00A65ECE">
        <w:rPr>
          <w:b/>
        </w:rPr>
        <w:t>NR V2X congestion control puts constraints on ranges of MCS, TX power, number of sub-channels and number of (re)-transmissions that can be used by UE depending on congestion metric</w:t>
      </w:r>
    </w:p>
    <w:p w:rsidR="004B7120" w:rsidRPr="008A4A33" w:rsidRDefault="004B7120" w:rsidP="00267E66">
      <w:pPr>
        <w:pStyle w:val="3GPPText"/>
        <w:numPr>
          <w:ilvl w:val="0"/>
          <w:numId w:val="97"/>
        </w:numPr>
        <w:rPr>
          <w:szCs w:val="22"/>
          <w:lang w:val="en-GB"/>
        </w:rPr>
      </w:pPr>
    </w:p>
    <w:p w:rsidR="004B7120" w:rsidRDefault="004B7120" w:rsidP="004B7120">
      <w:pPr>
        <w:pStyle w:val="3GPPText"/>
        <w:numPr>
          <w:ilvl w:val="1"/>
          <w:numId w:val="15"/>
        </w:numPr>
        <w:rPr>
          <w:b/>
          <w:szCs w:val="22"/>
        </w:rPr>
      </w:pPr>
      <w:r>
        <w:rPr>
          <w:b/>
          <w:szCs w:val="22"/>
        </w:rPr>
        <w:t>Define</w:t>
      </w:r>
      <w:r w:rsidRPr="008A4A33">
        <w:rPr>
          <w:b/>
          <w:szCs w:val="22"/>
        </w:rPr>
        <w:t xml:space="preserve"> Channel Occupancy Ratio (CR) </w:t>
      </w:r>
      <w:r>
        <w:rPr>
          <w:b/>
          <w:szCs w:val="22"/>
        </w:rPr>
        <w:t>for NR-V2X congestion control as a metric that indicate channel utilization by TX UE during predefined time interval</w:t>
      </w:r>
    </w:p>
    <w:p w:rsidR="004B7120" w:rsidRPr="008A1E7C" w:rsidRDefault="004B7120" w:rsidP="00267E66">
      <w:pPr>
        <w:pStyle w:val="3GPPText"/>
        <w:numPr>
          <w:ilvl w:val="0"/>
          <w:numId w:val="98"/>
        </w:numPr>
        <w:rPr>
          <w:b/>
          <w:szCs w:val="22"/>
          <w:lang w:eastAsia="zh-CN"/>
        </w:rPr>
      </w:pPr>
    </w:p>
    <w:p w:rsidR="004B7120" w:rsidRPr="008A1E7C" w:rsidRDefault="004B7120" w:rsidP="004B7120">
      <w:pPr>
        <w:pStyle w:val="3GPPText"/>
        <w:numPr>
          <w:ilvl w:val="1"/>
          <w:numId w:val="15"/>
        </w:numPr>
        <w:rPr>
          <w:b/>
          <w:szCs w:val="22"/>
        </w:rPr>
      </w:pPr>
      <w:r w:rsidRPr="008A1E7C">
        <w:rPr>
          <w:b/>
          <w:szCs w:val="22"/>
        </w:rPr>
        <w:t>CR evaluation window for aperiodic traffic may be configured to include resources in the past and potential future resources within remaining packet delay budget or resource reselection time</w:t>
      </w:r>
    </w:p>
    <w:p w:rsidR="004B7120" w:rsidRDefault="004B7120" w:rsidP="004B7120">
      <w:pPr>
        <w:pStyle w:val="3GPPText"/>
        <w:numPr>
          <w:ilvl w:val="1"/>
          <w:numId w:val="15"/>
        </w:numPr>
        <w:rPr>
          <w:b/>
          <w:szCs w:val="22"/>
        </w:rPr>
      </w:pPr>
      <w:r w:rsidRPr="008A1E7C">
        <w:rPr>
          <w:b/>
          <w:szCs w:val="22"/>
        </w:rPr>
        <w:t>For aperiodic traffic CR evaluation window is defined as a time interval [n-a, n+b</w:t>
      </w:r>
      <w:r>
        <w:rPr>
          <w:b/>
          <w:szCs w:val="22"/>
        </w:rPr>
        <w:t>]</w:t>
      </w:r>
    </w:p>
    <w:p w:rsidR="004B7120" w:rsidRDefault="004B7120" w:rsidP="004B7120">
      <w:pPr>
        <w:pStyle w:val="3GPPText"/>
        <w:numPr>
          <w:ilvl w:val="2"/>
          <w:numId w:val="15"/>
        </w:numPr>
        <w:rPr>
          <w:b/>
          <w:szCs w:val="22"/>
        </w:rPr>
      </w:pPr>
      <w:r w:rsidRPr="008A1E7C">
        <w:rPr>
          <w:b/>
          <w:szCs w:val="22"/>
        </w:rPr>
        <w:t xml:space="preserve"> where </w:t>
      </w:r>
      <w:r>
        <w:rPr>
          <w:b/>
          <w:szCs w:val="22"/>
        </w:rPr>
        <w:t xml:space="preserve">0 &lt; </w:t>
      </w:r>
      <w:r w:rsidRPr="008A1E7C">
        <w:rPr>
          <w:b/>
          <w:szCs w:val="22"/>
        </w:rPr>
        <w:t>b ≤ PDB</w:t>
      </w:r>
      <w:r>
        <w:rPr>
          <w:b/>
          <w:szCs w:val="22"/>
        </w:rPr>
        <w:t xml:space="preserve"> or </w:t>
      </w:r>
      <w:r w:rsidRPr="008A1E7C">
        <w:rPr>
          <w:b/>
          <w:szCs w:val="22"/>
        </w:rPr>
        <w:t>resource reselection time</w:t>
      </w:r>
      <w:r>
        <w:rPr>
          <w:b/>
          <w:szCs w:val="22"/>
        </w:rPr>
        <w:t>, n is the time instance (slot) of CR evaluation</w:t>
      </w:r>
    </w:p>
    <w:p w:rsidR="004B7120" w:rsidRPr="008A1E7C" w:rsidRDefault="004B7120" w:rsidP="004B7120">
      <w:pPr>
        <w:pStyle w:val="3GPPText"/>
        <w:numPr>
          <w:ilvl w:val="1"/>
          <w:numId w:val="15"/>
        </w:numPr>
        <w:rPr>
          <w:b/>
          <w:szCs w:val="22"/>
        </w:rPr>
      </w:pPr>
      <w:r>
        <w:rPr>
          <w:b/>
          <w:szCs w:val="22"/>
        </w:rPr>
        <w:t>CR evaluation can take into account resources selected for transmission of a given TB</w:t>
      </w:r>
    </w:p>
    <w:p w:rsidR="004B7120" w:rsidRPr="00A65ECE" w:rsidRDefault="004B7120" w:rsidP="00267E66">
      <w:pPr>
        <w:pStyle w:val="3GPPText"/>
        <w:numPr>
          <w:ilvl w:val="0"/>
          <w:numId w:val="99"/>
        </w:numPr>
        <w:rPr>
          <w:szCs w:val="22"/>
          <w:lang w:val="en-GB"/>
        </w:rPr>
      </w:pPr>
    </w:p>
    <w:p w:rsidR="004B7120" w:rsidRPr="00A65ECE" w:rsidRDefault="004B7120" w:rsidP="004B7120">
      <w:pPr>
        <w:pStyle w:val="3GPPText"/>
        <w:numPr>
          <w:ilvl w:val="1"/>
          <w:numId w:val="15"/>
        </w:numPr>
        <w:rPr>
          <w:b/>
          <w:szCs w:val="22"/>
        </w:rPr>
      </w:pPr>
      <w:r>
        <w:rPr>
          <w:b/>
          <w:szCs w:val="22"/>
        </w:rPr>
        <w:t xml:space="preserve">Separately evaluate </w:t>
      </w:r>
      <w:r w:rsidRPr="00A65ECE">
        <w:rPr>
          <w:b/>
          <w:szCs w:val="22"/>
        </w:rPr>
        <w:t xml:space="preserve">CR metric </w:t>
      </w:r>
      <w:r>
        <w:rPr>
          <w:b/>
          <w:szCs w:val="22"/>
        </w:rPr>
        <w:t xml:space="preserve">and CR limits </w:t>
      </w:r>
      <w:r w:rsidRPr="00A65ECE">
        <w:rPr>
          <w:b/>
          <w:szCs w:val="22"/>
        </w:rPr>
        <w:t>for periodic and aperiodic traffic</w:t>
      </w:r>
      <w:r>
        <w:rPr>
          <w:b/>
          <w:szCs w:val="22"/>
        </w:rPr>
        <w:t xml:space="preserve"> </w:t>
      </w:r>
    </w:p>
    <w:p w:rsidR="004B7120" w:rsidRPr="00A65ECE" w:rsidRDefault="004B7120" w:rsidP="00267E66">
      <w:pPr>
        <w:pStyle w:val="3GPPText"/>
        <w:numPr>
          <w:ilvl w:val="0"/>
          <w:numId w:val="100"/>
        </w:numPr>
        <w:rPr>
          <w:szCs w:val="22"/>
          <w:lang w:val="en-GB"/>
        </w:rPr>
      </w:pPr>
    </w:p>
    <w:p w:rsidR="004B7120" w:rsidRPr="00A65ECE" w:rsidRDefault="004B7120" w:rsidP="004B7120">
      <w:pPr>
        <w:pStyle w:val="3GPPText"/>
        <w:numPr>
          <w:ilvl w:val="1"/>
          <w:numId w:val="15"/>
        </w:numPr>
        <w:rPr>
          <w:b/>
          <w:szCs w:val="22"/>
        </w:rPr>
      </w:pPr>
      <w:r w:rsidRPr="00A65ECE">
        <w:rPr>
          <w:b/>
          <w:szCs w:val="22"/>
        </w:rPr>
        <w:t>Use 100 ms CBR window as a starting point for CBR window definition</w:t>
      </w:r>
    </w:p>
    <w:p w:rsidR="004B7120" w:rsidRPr="008A1E7C" w:rsidRDefault="004B7120" w:rsidP="00267E66">
      <w:pPr>
        <w:pStyle w:val="3GPPText"/>
        <w:numPr>
          <w:ilvl w:val="0"/>
          <w:numId w:val="101"/>
        </w:numPr>
        <w:rPr>
          <w:szCs w:val="22"/>
          <w:lang w:val="en-GB"/>
        </w:rPr>
      </w:pPr>
    </w:p>
    <w:p w:rsidR="004B7120" w:rsidRPr="008A1E7C" w:rsidRDefault="004B7120" w:rsidP="004B7120">
      <w:pPr>
        <w:pStyle w:val="3GPPText"/>
        <w:numPr>
          <w:ilvl w:val="1"/>
          <w:numId w:val="15"/>
        </w:numPr>
        <w:rPr>
          <w:b/>
          <w:szCs w:val="22"/>
        </w:rPr>
      </w:pPr>
      <w:r w:rsidRPr="008A1E7C">
        <w:rPr>
          <w:b/>
          <w:szCs w:val="22"/>
        </w:rPr>
        <w:t>For non-feedback based communication</w:t>
      </w:r>
    </w:p>
    <w:p w:rsidR="004B7120" w:rsidRPr="008A1E7C" w:rsidRDefault="004B7120" w:rsidP="004B7120">
      <w:pPr>
        <w:pStyle w:val="3GPPText"/>
        <w:numPr>
          <w:ilvl w:val="2"/>
          <w:numId w:val="15"/>
        </w:numPr>
        <w:rPr>
          <w:b/>
          <w:szCs w:val="22"/>
        </w:rPr>
      </w:pPr>
      <w:r w:rsidRPr="008A1E7C">
        <w:rPr>
          <w:b/>
          <w:szCs w:val="22"/>
        </w:rPr>
        <w:t>CR is evaluated by TX UE before initial transmission and taking into account planned/expected retransmissions</w:t>
      </w:r>
    </w:p>
    <w:p w:rsidR="004B7120" w:rsidRPr="008A1E7C" w:rsidRDefault="004B7120" w:rsidP="004B7120">
      <w:pPr>
        <w:pStyle w:val="3GPPText"/>
        <w:numPr>
          <w:ilvl w:val="1"/>
          <w:numId w:val="15"/>
        </w:numPr>
        <w:rPr>
          <w:b/>
          <w:szCs w:val="22"/>
        </w:rPr>
      </w:pPr>
      <w:r w:rsidRPr="008A1E7C">
        <w:rPr>
          <w:b/>
          <w:szCs w:val="22"/>
        </w:rPr>
        <w:t>For feedback based modes</w:t>
      </w:r>
    </w:p>
    <w:p w:rsidR="004B7120" w:rsidRPr="008A1E7C" w:rsidRDefault="004B7120" w:rsidP="004B7120">
      <w:pPr>
        <w:pStyle w:val="3GPPText"/>
        <w:numPr>
          <w:ilvl w:val="2"/>
          <w:numId w:val="15"/>
        </w:numPr>
        <w:rPr>
          <w:b/>
          <w:szCs w:val="22"/>
        </w:rPr>
      </w:pPr>
      <w:r w:rsidRPr="008A1E7C">
        <w:rPr>
          <w:b/>
          <w:szCs w:val="22"/>
        </w:rPr>
        <w:t>CR is evaluated by TX UE for each transmission or every Nth transmission of a TB</w:t>
      </w:r>
    </w:p>
    <w:p w:rsidR="004B7120" w:rsidRPr="008A1E7C" w:rsidRDefault="004B7120" w:rsidP="00267E66">
      <w:pPr>
        <w:pStyle w:val="3GPPText"/>
        <w:numPr>
          <w:ilvl w:val="0"/>
          <w:numId w:val="102"/>
        </w:numPr>
        <w:rPr>
          <w:szCs w:val="22"/>
          <w:lang w:val="en-GB"/>
        </w:rPr>
      </w:pPr>
    </w:p>
    <w:p w:rsidR="004B7120" w:rsidRPr="008A1E7C" w:rsidRDefault="004B7120" w:rsidP="004B7120">
      <w:pPr>
        <w:pStyle w:val="3GPPText"/>
        <w:numPr>
          <w:ilvl w:val="1"/>
          <w:numId w:val="15"/>
        </w:numPr>
        <w:rPr>
          <w:b/>
          <w:szCs w:val="22"/>
        </w:rPr>
      </w:pPr>
      <w:r w:rsidRPr="008A1E7C">
        <w:rPr>
          <w:b/>
          <w:szCs w:val="22"/>
        </w:rPr>
        <w:t xml:space="preserve">UE is allowed to drop a TB if during PDB or resource reselection window, CR evaluations conducted by UE have not satisfied CRLimit </w:t>
      </w:r>
    </w:p>
    <w:p w:rsidR="004B7120" w:rsidRPr="008A1E7C" w:rsidRDefault="004B7120" w:rsidP="00267E66">
      <w:pPr>
        <w:pStyle w:val="3GPPText"/>
        <w:numPr>
          <w:ilvl w:val="0"/>
          <w:numId w:val="102"/>
        </w:numPr>
        <w:rPr>
          <w:szCs w:val="22"/>
          <w:lang w:val="en-GB"/>
        </w:rPr>
      </w:pPr>
    </w:p>
    <w:p w:rsidR="004B7120" w:rsidRPr="008A1E7C" w:rsidRDefault="004B7120" w:rsidP="004B7120">
      <w:pPr>
        <w:pStyle w:val="3GPPText"/>
        <w:numPr>
          <w:ilvl w:val="1"/>
          <w:numId w:val="15"/>
        </w:numPr>
        <w:rPr>
          <w:b/>
          <w:szCs w:val="22"/>
        </w:rPr>
      </w:pPr>
      <w:r w:rsidRPr="008A1E7C">
        <w:rPr>
          <w:b/>
          <w:szCs w:val="22"/>
        </w:rPr>
        <w:t>CR and CBR evaluations required for sidelink transmission at time instance n should be completed at time instance [n – T], where T is the processing delay for CR and CBR evaluation</w:t>
      </w:r>
    </w:p>
    <w:p w:rsidR="004B7120" w:rsidRPr="00847C6E" w:rsidRDefault="004B7120" w:rsidP="00267E66">
      <w:pPr>
        <w:pStyle w:val="3GPPText"/>
        <w:numPr>
          <w:ilvl w:val="0"/>
          <w:numId w:val="102"/>
        </w:numPr>
        <w:rPr>
          <w:szCs w:val="22"/>
          <w:lang w:val="en-GB"/>
        </w:rPr>
      </w:pPr>
    </w:p>
    <w:p w:rsidR="004B7120" w:rsidRPr="00847C6E" w:rsidRDefault="004B7120" w:rsidP="004B7120">
      <w:pPr>
        <w:pStyle w:val="3GPPText"/>
        <w:numPr>
          <w:ilvl w:val="1"/>
          <w:numId w:val="15"/>
        </w:numPr>
        <w:rPr>
          <w:b/>
          <w:szCs w:val="22"/>
        </w:rPr>
      </w:pPr>
      <w:r w:rsidRPr="00847C6E">
        <w:rPr>
          <w:b/>
          <w:szCs w:val="22"/>
        </w:rPr>
        <w:t xml:space="preserve">CBR measurements </w:t>
      </w:r>
      <w:r>
        <w:rPr>
          <w:b/>
          <w:szCs w:val="22"/>
        </w:rPr>
        <w:t xml:space="preserve">are used to adapt scheduling window duration </w:t>
      </w:r>
      <w:r w:rsidRPr="00847C6E">
        <w:rPr>
          <w:b/>
          <w:szCs w:val="22"/>
        </w:rPr>
        <w:t>for PSCCH</w:t>
      </w:r>
      <w:r>
        <w:rPr>
          <w:b/>
          <w:szCs w:val="22"/>
        </w:rPr>
        <w:t xml:space="preserve">/PSSCH transmissions </w:t>
      </w:r>
    </w:p>
    <w:p w:rsidR="004B7120" w:rsidRPr="00A65ECE" w:rsidRDefault="004B7120" w:rsidP="00267E66">
      <w:pPr>
        <w:pStyle w:val="3GPPText"/>
        <w:numPr>
          <w:ilvl w:val="0"/>
          <w:numId w:val="102"/>
        </w:numPr>
        <w:rPr>
          <w:lang w:val="en-GB"/>
        </w:rPr>
      </w:pPr>
    </w:p>
    <w:p w:rsidR="004B7120" w:rsidRPr="00A65ECE" w:rsidRDefault="004B7120" w:rsidP="004B7120">
      <w:pPr>
        <w:pStyle w:val="3GPPText"/>
        <w:numPr>
          <w:ilvl w:val="1"/>
          <w:numId w:val="15"/>
        </w:numPr>
        <w:rPr>
          <w:b/>
        </w:rPr>
      </w:pPr>
      <w:r w:rsidRPr="00A65ECE">
        <w:rPr>
          <w:b/>
        </w:rPr>
        <w:t>Consider QoS control as internal to UE procedure in case of system congestion (lack of resources) or traffic overload</w:t>
      </w:r>
    </w:p>
    <w:p w:rsidR="004B7120" w:rsidRPr="00A65ECE" w:rsidRDefault="004B7120" w:rsidP="004B7120">
      <w:pPr>
        <w:pStyle w:val="3GPPText"/>
        <w:numPr>
          <w:ilvl w:val="1"/>
          <w:numId w:val="15"/>
        </w:numPr>
        <w:rPr>
          <w:b/>
        </w:rPr>
      </w:pPr>
      <w:r w:rsidRPr="00A65ECE">
        <w:rPr>
          <w:b/>
        </w:rPr>
        <w:t>Further discuss benefits of defining order for handling various NR V2X QoS attributes in QoS control logic or use predefined mapping function depending on packet priority, latency, reliability, V2X service ID, range to determine order for sidelink transmission</w:t>
      </w:r>
    </w:p>
    <w:p w:rsidR="00A26C00" w:rsidRDefault="00A26C00" w:rsidP="001D71CB">
      <w:pPr>
        <w:pStyle w:val="3GPPText"/>
        <w:rPr>
          <w:highlight w:val="yellow"/>
          <w:lang w:val="en-GB"/>
        </w:rPr>
      </w:pPr>
    </w:p>
    <w:p w:rsidR="00CD3BAB" w:rsidRPr="00054C40" w:rsidRDefault="00CD3BAB" w:rsidP="001D71CB">
      <w:pPr>
        <w:pStyle w:val="3GPPText"/>
        <w:rPr>
          <w:highlight w:val="yellow"/>
        </w:rPr>
      </w:pPr>
    </w:p>
    <w:p w:rsidR="009401A4" w:rsidRPr="00235959" w:rsidRDefault="009401A4" w:rsidP="00E673D8">
      <w:pPr>
        <w:pStyle w:val="3GPPH1"/>
        <w:rPr>
          <w:lang w:val="en-US"/>
        </w:rPr>
      </w:pPr>
      <w:r w:rsidRPr="00235959">
        <w:rPr>
          <w:lang w:val="en-US"/>
        </w:rPr>
        <w:t>References</w:t>
      </w:r>
    </w:p>
    <w:bookmarkStart w:id="3" w:name="_Ref4855776"/>
    <w:p w:rsidR="00954E06" w:rsidRPr="00B52F15" w:rsidRDefault="00954E06" w:rsidP="00954E06">
      <w:pPr>
        <w:widowControl w:val="0"/>
        <w:numPr>
          <w:ilvl w:val="0"/>
          <w:numId w:val="2"/>
        </w:numPr>
        <w:overflowPunct/>
        <w:autoSpaceDE/>
        <w:adjustRightInd/>
        <w:jc w:val="both"/>
        <w:textAlignment w:val="auto"/>
        <w:rPr>
          <w:iCs/>
          <w:sz w:val="22"/>
          <w:lang w:val="en-US"/>
        </w:rPr>
      </w:pPr>
      <w:r w:rsidRPr="00B52F15">
        <w:rPr>
          <w:iCs/>
          <w:sz w:val="22"/>
          <w:lang w:val="en-US"/>
        </w:rPr>
        <w:fldChar w:fldCharType="begin"/>
      </w:r>
      <w:r w:rsidRPr="00B52F15">
        <w:rPr>
          <w:iCs/>
          <w:sz w:val="22"/>
          <w:lang w:val="en-US"/>
        </w:rPr>
        <w:instrText>HYPERLINK "http://www.3gpp.org/ftp/tsg_ran/TSG_RAN/TSGR_83/Docs/RP-190766.zip"</w:instrText>
      </w:r>
      <w:r w:rsidRPr="00B52F15">
        <w:rPr>
          <w:iCs/>
          <w:sz w:val="22"/>
          <w:lang w:val="en-US"/>
        </w:rPr>
        <w:fldChar w:fldCharType="separate"/>
      </w:r>
      <w:r w:rsidRPr="00B52F15">
        <w:rPr>
          <w:iCs/>
          <w:sz w:val="22"/>
          <w:lang w:val="en-US"/>
        </w:rPr>
        <w:t>RP-190766</w:t>
      </w:r>
      <w:r w:rsidRPr="00B52F15">
        <w:rPr>
          <w:iCs/>
          <w:sz w:val="22"/>
          <w:lang w:val="en-US"/>
        </w:rPr>
        <w:fldChar w:fldCharType="end"/>
      </w:r>
      <w:r w:rsidRPr="00B52F15">
        <w:rPr>
          <w:iCs/>
          <w:sz w:val="22"/>
          <w:lang w:val="en-US"/>
        </w:rPr>
        <w:t>, “New WID on 5</w:t>
      </w:r>
      <w:r w:rsidRPr="00B52F15">
        <w:rPr>
          <w:rFonts w:hint="eastAsia"/>
          <w:iCs/>
          <w:sz w:val="22"/>
          <w:lang w:val="en-US"/>
        </w:rPr>
        <w:t>G V2X with NR sidelink</w:t>
      </w:r>
      <w:r w:rsidRPr="00B52F15">
        <w:rPr>
          <w:iCs/>
          <w:sz w:val="22"/>
          <w:lang w:val="en-US"/>
        </w:rPr>
        <w:t>”, LGE, Huawei, Shenzhen, China, March, 2019</w:t>
      </w:r>
      <w:bookmarkEnd w:id="3"/>
    </w:p>
    <w:p w:rsidR="00E93DF0" w:rsidRDefault="00E93DF0" w:rsidP="00E93DF0">
      <w:pPr>
        <w:widowControl w:val="0"/>
        <w:numPr>
          <w:ilvl w:val="0"/>
          <w:numId w:val="2"/>
        </w:numPr>
        <w:overflowPunct/>
        <w:autoSpaceDE/>
        <w:adjustRightInd/>
        <w:jc w:val="both"/>
        <w:textAlignment w:val="auto"/>
        <w:rPr>
          <w:iCs/>
          <w:sz w:val="22"/>
          <w:lang w:val="en-US"/>
        </w:rPr>
      </w:pPr>
      <w:bookmarkStart w:id="4" w:name="_Ref16857484"/>
      <w:bookmarkStart w:id="5" w:name="_Ref7796411"/>
      <w:r w:rsidRPr="00680726">
        <w:rPr>
          <w:iCs/>
          <w:sz w:val="22"/>
          <w:lang w:val="en-US"/>
        </w:rPr>
        <w:t>R1-</w:t>
      </w:r>
      <w:r>
        <w:rPr>
          <w:iCs/>
          <w:sz w:val="22"/>
          <w:lang w:val="en-US"/>
        </w:rPr>
        <w:t>1910648</w:t>
      </w:r>
      <w:r w:rsidRPr="008850E7">
        <w:rPr>
          <w:iCs/>
          <w:sz w:val="22"/>
          <w:lang w:val="en-US"/>
        </w:rPr>
        <w:t>, “</w:t>
      </w:r>
      <w:r>
        <w:rPr>
          <w:iCs/>
          <w:sz w:val="22"/>
          <w:lang w:val="en-US"/>
        </w:rPr>
        <w:t>Sidelink p</w:t>
      </w:r>
      <w:r w:rsidRPr="008850E7">
        <w:rPr>
          <w:iCs/>
          <w:sz w:val="22"/>
          <w:lang w:val="en-US"/>
        </w:rPr>
        <w:t>hysical structure for NR V2X</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E93DF0" w:rsidRDefault="00E93DF0" w:rsidP="00E93DF0">
      <w:pPr>
        <w:widowControl w:val="0"/>
        <w:numPr>
          <w:ilvl w:val="0"/>
          <w:numId w:val="2"/>
        </w:numPr>
        <w:overflowPunct/>
        <w:autoSpaceDE/>
        <w:adjustRightInd/>
        <w:jc w:val="both"/>
        <w:textAlignment w:val="auto"/>
        <w:rPr>
          <w:iCs/>
          <w:sz w:val="22"/>
          <w:lang w:val="en-US"/>
        </w:rPr>
      </w:pPr>
      <w:r w:rsidRPr="00680726">
        <w:rPr>
          <w:iCs/>
          <w:sz w:val="22"/>
          <w:lang w:val="en-US"/>
        </w:rPr>
        <w:t>R1-</w:t>
      </w:r>
      <w:r>
        <w:rPr>
          <w:iCs/>
          <w:sz w:val="22"/>
          <w:lang w:val="en-US"/>
        </w:rPr>
        <w:t>1910649</w:t>
      </w:r>
      <w:r w:rsidRPr="008850E7">
        <w:rPr>
          <w:iCs/>
          <w:sz w:val="22"/>
          <w:lang w:val="en-US"/>
        </w:rPr>
        <w:t>, “</w:t>
      </w:r>
      <w:r>
        <w:rPr>
          <w:iCs/>
          <w:sz w:val="22"/>
          <w:lang w:val="en-US"/>
        </w:rPr>
        <w:t xml:space="preserve">Resource allocation mode-1 for </w:t>
      </w:r>
      <w:r w:rsidRPr="008850E7">
        <w:rPr>
          <w:iCs/>
          <w:sz w:val="22"/>
          <w:lang w:val="en-US"/>
        </w:rPr>
        <w:t xml:space="preserve">NR V2X </w:t>
      </w:r>
      <w:r>
        <w:rPr>
          <w:iCs/>
          <w:sz w:val="22"/>
          <w:lang w:val="en-US"/>
        </w:rPr>
        <w:t>s</w:t>
      </w:r>
      <w:r w:rsidRPr="008850E7">
        <w:rPr>
          <w:iCs/>
          <w:sz w:val="22"/>
          <w:lang w:val="en-US"/>
        </w:rPr>
        <w:t>idelink</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E93DF0" w:rsidRDefault="00E93DF0" w:rsidP="00E93DF0">
      <w:pPr>
        <w:widowControl w:val="0"/>
        <w:numPr>
          <w:ilvl w:val="0"/>
          <w:numId w:val="2"/>
        </w:numPr>
        <w:overflowPunct/>
        <w:autoSpaceDE/>
        <w:adjustRightInd/>
        <w:jc w:val="both"/>
        <w:textAlignment w:val="auto"/>
        <w:rPr>
          <w:iCs/>
          <w:sz w:val="22"/>
          <w:lang w:val="en-US"/>
        </w:rPr>
      </w:pPr>
      <w:bookmarkStart w:id="6" w:name="_Ref21374378"/>
      <w:r>
        <w:rPr>
          <w:iCs/>
          <w:sz w:val="22"/>
          <w:lang w:val="en-US"/>
        </w:rPr>
        <w:t>R1-1910650</w:t>
      </w:r>
      <w:r w:rsidRPr="008850E7">
        <w:rPr>
          <w:iCs/>
          <w:sz w:val="22"/>
          <w:lang w:val="en-US"/>
        </w:rPr>
        <w:t>, “</w:t>
      </w:r>
      <w:r>
        <w:rPr>
          <w:iCs/>
          <w:sz w:val="22"/>
          <w:lang w:val="en-US"/>
        </w:rPr>
        <w:t xml:space="preserve">Resource allocation mode-2 </w:t>
      </w:r>
      <w:r w:rsidRPr="008850E7">
        <w:rPr>
          <w:iCs/>
          <w:sz w:val="22"/>
          <w:lang w:val="en-US"/>
        </w:rPr>
        <w:t xml:space="preserve">for NR V2X </w:t>
      </w:r>
      <w:r>
        <w:rPr>
          <w:iCs/>
          <w:sz w:val="22"/>
          <w:lang w:val="en-US"/>
        </w:rPr>
        <w:t xml:space="preserve">sidelink </w:t>
      </w:r>
      <w:r w:rsidRPr="008850E7">
        <w:rPr>
          <w:iCs/>
          <w:sz w:val="22"/>
          <w:lang w:val="en-US"/>
        </w:rPr>
        <w:t>communication</w:t>
      </w:r>
      <w:r>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6"/>
    </w:p>
    <w:p w:rsidR="00E93DF0" w:rsidRDefault="00E93DF0" w:rsidP="00E93DF0">
      <w:pPr>
        <w:widowControl w:val="0"/>
        <w:numPr>
          <w:ilvl w:val="0"/>
          <w:numId w:val="2"/>
        </w:numPr>
        <w:overflowPunct/>
        <w:autoSpaceDE/>
        <w:adjustRightInd/>
        <w:jc w:val="both"/>
        <w:textAlignment w:val="auto"/>
        <w:rPr>
          <w:iCs/>
          <w:sz w:val="22"/>
          <w:lang w:val="en-US"/>
        </w:rPr>
      </w:pPr>
      <w:r w:rsidRPr="00623283">
        <w:rPr>
          <w:iCs/>
          <w:sz w:val="22"/>
          <w:lang w:val="en-US"/>
        </w:rPr>
        <w:t>R1-191065</w:t>
      </w:r>
      <w:r>
        <w:rPr>
          <w:iCs/>
          <w:sz w:val="22"/>
          <w:lang w:val="en-US"/>
        </w:rPr>
        <w:t>1</w:t>
      </w:r>
      <w:r w:rsidRPr="008850E7">
        <w:rPr>
          <w:iCs/>
          <w:sz w:val="22"/>
          <w:lang w:val="en-US"/>
        </w:rPr>
        <w:t>, “</w:t>
      </w:r>
      <w:r>
        <w:rPr>
          <w:iCs/>
          <w:sz w:val="22"/>
          <w:lang w:val="en-US"/>
        </w:rPr>
        <w:t>Sidelink synchronization</w:t>
      </w:r>
      <w:r w:rsidRPr="008850E7">
        <w:rPr>
          <w:iCs/>
          <w:sz w:val="22"/>
          <w:lang w:val="en-US"/>
        </w:rPr>
        <w:t xml:space="preserve"> </w:t>
      </w:r>
      <w:r>
        <w:rPr>
          <w:iCs/>
          <w:sz w:val="22"/>
          <w:lang w:val="en-US"/>
        </w:rPr>
        <w:t xml:space="preserve">for </w:t>
      </w:r>
      <w:r w:rsidRPr="008850E7">
        <w:rPr>
          <w:iCs/>
          <w:sz w:val="22"/>
          <w:lang w:val="en-US"/>
        </w:rPr>
        <w:t>NR V2X</w:t>
      </w:r>
      <w:r>
        <w:rPr>
          <w:iCs/>
          <w:sz w:val="22"/>
          <w:lang w:val="en-US"/>
        </w:rPr>
        <w:t xml:space="preserve"> communication</w:t>
      </w:r>
      <w:r w:rsidRPr="008850E7">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E93DF0" w:rsidRDefault="00E93DF0" w:rsidP="00E93DF0">
      <w:pPr>
        <w:widowControl w:val="0"/>
        <w:numPr>
          <w:ilvl w:val="0"/>
          <w:numId w:val="2"/>
        </w:numPr>
        <w:overflowPunct/>
        <w:autoSpaceDE/>
        <w:adjustRightInd/>
        <w:jc w:val="both"/>
        <w:textAlignment w:val="auto"/>
        <w:rPr>
          <w:iCs/>
          <w:sz w:val="22"/>
          <w:lang w:val="en-US"/>
        </w:rPr>
      </w:pPr>
      <w:r w:rsidRPr="00623283">
        <w:rPr>
          <w:iCs/>
          <w:sz w:val="22"/>
          <w:lang w:val="en-US"/>
        </w:rPr>
        <w:t>R1-191065</w:t>
      </w:r>
      <w:r>
        <w:rPr>
          <w:iCs/>
          <w:sz w:val="22"/>
          <w:lang w:val="en-US"/>
        </w:rPr>
        <w:t>2</w:t>
      </w:r>
      <w:r w:rsidRPr="003F29F9">
        <w:rPr>
          <w:iCs/>
          <w:sz w:val="22"/>
          <w:lang w:val="en-US"/>
        </w:rPr>
        <w:t>, “</w:t>
      </w:r>
      <w:r>
        <w:rPr>
          <w:iCs/>
          <w:sz w:val="22"/>
          <w:lang w:val="en-US"/>
        </w:rPr>
        <w:t>Sidelink in-device coexistence solutions”</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E93DF0" w:rsidRDefault="00E93DF0" w:rsidP="00E93DF0">
      <w:pPr>
        <w:widowControl w:val="0"/>
        <w:numPr>
          <w:ilvl w:val="0"/>
          <w:numId w:val="2"/>
        </w:numPr>
        <w:overflowPunct/>
        <w:autoSpaceDE/>
        <w:adjustRightInd/>
        <w:jc w:val="both"/>
        <w:textAlignment w:val="auto"/>
        <w:rPr>
          <w:iCs/>
          <w:sz w:val="22"/>
          <w:lang w:val="en-US"/>
        </w:rPr>
      </w:pPr>
      <w:r w:rsidRPr="00623283">
        <w:rPr>
          <w:iCs/>
          <w:sz w:val="22"/>
          <w:lang w:val="en-US"/>
        </w:rPr>
        <w:t>R1-191065</w:t>
      </w:r>
      <w:r>
        <w:rPr>
          <w:iCs/>
          <w:sz w:val="22"/>
          <w:lang w:val="en-US"/>
        </w:rPr>
        <w:t>3</w:t>
      </w:r>
      <w:r w:rsidRPr="003F29F9">
        <w:rPr>
          <w:iCs/>
          <w:sz w:val="22"/>
          <w:lang w:val="en-US"/>
        </w:rPr>
        <w:t>, “</w:t>
      </w:r>
      <w:r>
        <w:rPr>
          <w:iCs/>
          <w:sz w:val="22"/>
          <w:lang w:val="en-US"/>
        </w:rPr>
        <w:t>Sidelink physical layer procedures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E93DF0" w:rsidRDefault="00E93DF0" w:rsidP="00E93DF0">
      <w:pPr>
        <w:widowControl w:val="0"/>
        <w:numPr>
          <w:ilvl w:val="0"/>
          <w:numId w:val="2"/>
        </w:numPr>
        <w:overflowPunct/>
        <w:autoSpaceDE/>
        <w:adjustRightInd/>
        <w:jc w:val="both"/>
        <w:textAlignment w:val="auto"/>
        <w:rPr>
          <w:iCs/>
          <w:sz w:val="22"/>
          <w:lang w:val="en-US"/>
        </w:rPr>
      </w:pPr>
      <w:bookmarkStart w:id="7" w:name="_Ref21373909"/>
      <w:r w:rsidRPr="00623283">
        <w:rPr>
          <w:iCs/>
          <w:sz w:val="22"/>
          <w:lang w:val="en-US"/>
        </w:rPr>
        <w:t>R1-1910655</w:t>
      </w:r>
      <w:r w:rsidRPr="00BF38DA">
        <w:rPr>
          <w:iCs/>
          <w:sz w:val="22"/>
          <w:lang w:val="en-US"/>
        </w:rPr>
        <w:t>, “</w:t>
      </w:r>
      <w:r>
        <w:rPr>
          <w:iCs/>
          <w:sz w:val="22"/>
          <w:lang w:val="en-US"/>
        </w:rPr>
        <w:t>NR Uu control of LTE sidelink communication</w:t>
      </w:r>
      <w:r w:rsidRPr="00BF38DA">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7"/>
    </w:p>
    <w:bookmarkEnd w:id="4"/>
    <w:bookmarkEnd w:id="5"/>
    <w:p w:rsidR="00317C56" w:rsidRPr="00054C40" w:rsidRDefault="00317C56" w:rsidP="00317C56">
      <w:pPr>
        <w:pStyle w:val="3GPPText"/>
        <w:rPr>
          <w:highlight w:val="yellow"/>
        </w:rPr>
      </w:pPr>
    </w:p>
    <w:p w:rsidR="00317C56" w:rsidRPr="00054C40" w:rsidRDefault="00317C56" w:rsidP="00317C56">
      <w:pPr>
        <w:pStyle w:val="3GPPH1"/>
        <w:rPr>
          <w:lang w:val="en-US"/>
        </w:rPr>
      </w:pPr>
      <w:r w:rsidRPr="00054C40">
        <w:rPr>
          <w:lang w:val="en-US"/>
        </w:rPr>
        <w:t>Annex A</w:t>
      </w:r>
      <w:r w:rsidR="00404602" w:rsidRPr="00054C40">
        <w:rPr>
          <w:lang w:val="en-US"/>
        </w:rPr>
        <w:t xml:space="preserve"> – List of RAN1 WG Agreements on NR V2X QoS</w:t>
      </w:r>
    </w:p>
    <w:p w:rsidR="00317C56" w:rsidRPr="00054C40" w:rsidRDefault="00317C56" w:rsidP="00317C56">
      <w:pPr>
        <w:pStyle w:val="3GPPText"/>
      </w:pPr>
      <w:r w:rsidRPr="00054C40">
        <w:t xml:space="preserve">At the previous RAN1 WG meetings, the following agreements were made on QoS </w:t>
      </w:r>
      <w:r w:rsidR="00313EEF" w:rsidRPr="00054C40">
        <w:t xml:space="preserve">and congestion control </w:t>
      </w:r>
      <w:r w:rsidRPr="00054C40">
        <w:t>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7C56" w:rsidRPr="00AE0EDB" w:rsidTr="001D1628">
        <w:tc>
          <w:tcPr>
            <w:tcW w:w="9967" w:type="dxa"/>
            <w:shd w:val="clear" w:color="auto" w:fill="auto"/>
          </w:tcPr>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RAN1#94 Agreements</w:t>
            </w:r>
          </w:p>
          <w:p w:rsidR="00317C56" w:rsidRPr="00054C40" w:rsidRDefault="00317C56" w:rsidP="001D1628">
            <w:pPr>
              <w:pStyle w:val="3GPPAgreements"/>
              <w:numPr>
                <w:ilvl w:val="0"/>
                <w:numId w:val="13"/>
              </w:numPr>
              <w:spacing w:before="0"/>
              <w:rPr>
                <w:szCs w:val="18"/>
              </w:rPr>
            </w:pPr>
            <w:r w:rsidRPr="00054C40">
              <w:rPr>
                <w:szCs w:val="18"/>
              </w:rPr>
              <w:lastRenderedPageBreak/>
              <w:t>From RAN1 perspective, at least the following QoS-related parameters relevant to physical layer studies are considered:</w:t>
            </w:r>
          </w:p>
          <w:p w:rsidR="00317C56" w:rsidRDefault="00317C56" w:rsidP="001D1628">
            <w:pPr>
              <w:pStyle w:val="3GPPAgreements"/>
              <w:numPr>
                <w:ilvl w:val="1"/>
                <w:numId w:val="13"/>
              </w:numPr>
              <w:spacing w:before="0"/>
              <w:rPr>
                <w:szCs w:val="18"/>
              </w:rPr>
            </w:pPr>
            <w:r w:rsidRPr="00054C40">
              <w:rPr>
                <w:szCs w:val="18"/>
              </w:rPr>
              <w:t>Priority, Latency, Reliability</w:t>
            </w:r>
          </w:p>
          <w:p w:rsidR="009A7C8B" w:rsidRPr="00054C40" w:rsidRDefault="009A7C8B" w:rsidP="009A7C8B">
            <w:pPr>
              <w:pStyle w:val="3GPPText"/>
            </w:pPr>
          </w:p>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RAN1#94bis Agreements</w:t>
            </w:r>
          </w:p>
          <w:p w:rsidR="00317C56" w:rsidRPr="00054C40" w:rsidRDefault="00317C56" w:rsidP="001D1628">
            <w:pPr>
              <w:pStyle w:val="3GPPAgreements"/>
              <w:numPr>
                <w:ilvl w:val="0"/>
                <w:numId w:val="13"/>
              </w:numPr>
              <w:spacing w:before="0"/>
              <w:rPr>
                <w:szCs w:val="18"/>
              </w:rPr>
            </w:pPr>
            <w:r w:rsidRPr="00054C40">
              <w:rPr>
                <w:szCs w:val="18"/>
              </w:rPr>
              <w:t xml:space="preserve">RAN1 studies further how to use </w:t>
            </w:r>
          </w:p>
          <w:p w:rsidR="00317C56" w:rsidRPr="00E93DF0" w:rsidRDefault="00317C56" w:rsidP="0018035B">
            <w:pPr>
              <w:pStyle w:val="3GPPAgreements"/>
              <w:numPr>
                <w:ilvl w:val="1"/>
                <w:numId w:val="13"/>
              </w:numPr>
              <w:spacing w:before="0"/>
              <w:rPr>
                <w:szCs w:val="18"/>
              </w:rPr>
            </w:pPr>
            <w:r w:rsidRPr="00600D1A">
              <w:rPr>
                <w:bCs/>
                <w:szCs w:val="18"/>
              </w:rPr>
              <w:t>priority</w:t>
            </w:r>
            <w:r w:rsidRPr="00600D1A">
              <w:rPr>
                <w:szCs w:val="18"/>
              </w:rPr>
              <w:t>, latency,</w:t>
            </w:r>
            <w:r w:rsidR="00E93DF0" w:rsidRPr="00600D1A">
              <w:rPr>
                <w:szCs w:val="18"/>
              </w:rPr>
              <w:t xml:space="preserve"> </w:t>
            </w:r>
            <w:r w:rsidRPr="00BC104B">
              <w:rPr>
                <w:szCs w:val="18"/>
              </w:rPr>
              <w:t>reliability</w:t>
            </w:r>
            <w:r w:rsidRPr="00BC104B">
              <w:rPr>
                <w:bCs/>
                <w:szCs w:val="18"/>
              </w:rPr>
              <w:t>,</w:t>
            </w:r>
            <w:r w:rsidR="00E93DF0" w:rsidRPr="0018035B">
              <w:rPr>
                <w:bCs/>
                <w:szCs w:val="18"/>
              </w:rPr>
              <w:t xml:space="preserve"> </w:t>
            </w:r>
            <w:r w:rsidRPr="00E93DF0">
              <w:rPr>
                <w:szCs w:val="18"/>
              </w:rPr>
              <w:t>minimum required communication range (as defined by higher layers) if agreed to use</w:t>
            </w:r>
          </w:p>
          <w:p w:rsidR="00317C56" w:rsidRPr="00054C40" w:rsidRDefault="00317C56" w:rsidP="001D1628">
            <w:pPr>
              <w:pStyle w:val="3GPPAgreements"/>
              <w:numPr>
                <w:ilvl w:val="0"/>
                <w:numId w:val="0"/>
              </w:numPr>
              <w:spacing w:before="0"/>
              <w:ind w:left="284" w:hanging="284"/>
              <w:rPr>
                <w:bCs/>
                <w:szCs w:val="18"/>
              </w:rPr>
            </w:pPr>
            <w:r w:rsidRPr="00054C40">
              <w:rPr>
                <w:bCs/>
                <w:szCs w:val="18"/>
              </w:rPr>
              <w:t xml:space="preserve">in </w:t>
            </w:r>
            <w:r w:rsidRPr="00054C40">
              <w:rPr>
                <w:szCs w:val="18"/>
              </w:rPr>
              <w:t>the</w:t>
            </w:r>
            <w:r w:rsidRPr="00054C40">
              <w:rPr>
                <w:bCs/>
                <w:szCs w:val="18"/>
              </w:rPr>
              <w:t xml:space="preserve"> </w:t>
            </w:r>
            <w:r w:rsidRPr="00054C40">
              <w:rPr>
                <w:szCs w:val="18"/>
              </w:rPr>
              <w:t>physical</w:t>
            </w:r>
            <w:r w:rsidRPr="00054C40">
              <w:rPr>
                <w:bCs/>
                <w:szCs w:val="18"/>
              </w:rPr>
              <w:t xml:space="preserve"> layer aspects of at least</w:t>
            </w:r>
          </w:p>
          <w:p w:rsidR="00317C56" w:rsidRPr="00054C40" w:rsidRDefault="00317C56" w:rsidP="001D1628">
            <w:pPr>
              <w:pStyle w:val="3GPPAgreements"/>
              <w:numPr>
                <w:ilvl w:val="1"/>
                <w:numId w:val="13"/>
              </w:numPr>
              <w:spacing w:before="0"/>
              <w:rPr>
                <w:szCs w:val="18"/>
              </w:rPr>
            </w:pPr>
            <w:r w:rsidRPr="00054C40">
              <w:rPr>
                <w:szCs w:val="18"/>
              </w:rPr>
              <w:t xml:space="preserve">resource allocation and </w:t>
            </w:r>
          </w:p>
          <w:p w:rsidR="00317C56" w:rsidRPr="00054C40" w:rsidRDefault="00317C56" w:rsidP="001D1628">
            <w:pPr>
              <w:pStyle w:val="3GPPAgreements"/>
              <w:numPr>
                <w:ilvl w:val="1"/>
                <w:numId w:val="13"/>
              </w:numPr>
              <w:spacing w:before="0"/>
              <w:rPr>
                <w:szCs w:val="18"/>
              </w:rPr>
            </w:pPr>
            <w:r w:rsidRPr="00054C40">
              <w:rPr>
                <w:szCs w:val="18"/>
              </w:rPr>
              <w:t xml:space="preserve">congestion control and </w:t>
            </w:r>
          </w:p>
          <w:p w:rsidR="00317C56" w:rsidRPr="00054C40" w:rsidRDefault="00317C56" w:rsidP="001D1628">
            <w:pPr>
              <w:pStyle w:val="3GPPAgreements"/>
              <w:numPr>
                <w:ilvl w:val="1"/>
                <w:numId w:val="13"/>
              </w:numPr>
              <w:spacing w:before="0"/>
              <w:rPr>
                <w:bCs/>
                <w:szCs w:val="18"/>
              </w:rPr>
            </w:pPr>
            <w:r w:rsidRPr="00054C40">
              <w:rPr>
                <w:bCs/>
                <w:szCs w:val="18"/>
              </w:rPr>
              <w:t xml:space="preserve">resolution </w:t>
            </w:r>
            <w:r w:rsidRPr="00054C40">
              <w:rPr>
                <w:szCs w:val="18"/>
              </w:rPr>
              <w:t>of</w:t>
            </w:r>
            <w:r w:rsidRPr="00054C40">
              <w:rPr>
                <w:bCs/>
                <w:szCs w:val="18"/>
              </w:rPr>
              <w:t xml:space="preserve"> in-device coexistence issues and </w:t>
            </w:r>
          </w:p>
          <w:p w:rsidR="00317C56" w:rsidRPr="00054C40" w:rsidRDefault="00317C56" w:rsidP="001D1628">
            <w:pPr>
              <w:pStyle w:val="3GPPAgreements"/>
              <w:numPr>
                <w:ilvl w:val="1"/>
                <w:numId w:val="13"/>
              </w:numPr>
              <w:spacing w:before="0"/>
              <w:rPr>
                <w:szCs w:val="18"/>
              </w:rPr>
            </w:pPr>
            <w:r w:rsidRPr="00054C40">
              <w:rPr>
                <w:szCs w:val="18"/>
              </w:rPr>
              <w:t>power control</w:t>
            </w:r>
          </w:p>
          <w:p w:rsidR="000A3043" w:rsidRPr="00054C40" w:rsidRDefault="000A3043" w:rsidP="000A3043">
            <w:pPr>
              <w:pStyle w:val="3GPPAgreements"/>
              <w:numPr>
                <w:ilvl w:val="0"/>
                <w:numId w:val="0"/>
              </w:numPr>
              <w:spacing w:before="0"/>
              <w:ind w:left="284" w:hanging="284"/>
              <w:rPr>
                <w:szCs w:val="18"/>
              </w:rPr>
            </w:pPr>
          </w:p>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 xml:space="preserve">RAN1#95 </w:t>
            </w:r>
            <w:r w:rsidR="009A7C8B" w:rsidRPr="00054C40">
              <w:rPr>
                <w:b/>
                <w:u w:val="single"/>
              </w:rPr>
              <w:t>Agreements</w:t>
            </w:r>
          </w:p>
          <w:p w:rsidR="00317C56" w:rsidRPr="00054C40" w:rsidRDefault="00317C56" w:rsidP="001D1628">
            <w:pPr>
              <w:pStyle w:val="3GPPAgreements"/>
              <w:numPr>
                <w:ilvl w:val="0"/>
                <w:numId w:val="13"/>
              </w:numPr>
              <w:spacing w:before="0"/>
              <w:rPr>
                <w:szCs w:val="18"/>
              </w:rPr>
            </w:pPr>
            <w:r w:rsidRPr="00054C40">
              <w:rPr>
                <w:szCs w:val="18"/>
              </w:rPr>
              <w:t>Selection of QoS model (QoS Flow or per-packet QoS) for the NR V2X sidelink is outside the scope of RAN1</w:t>
            </w:r>
          </w:p>
          <w:p w:rsidR="000A3043" w:rsidRPr="00054C40" w:rsidRDefault="000A3043" w:rsidP="000A3043">
            <w:pPr>
              <w:pStyle w:val="3GPPAgreements"/>
              <w:numPr>
                <w:ilvl w:val="0"/>
                <w:numId w:val="0"/>
              </w:numPr>
              <w:spacing w:before="0"/>
              <w:ind w:left="284" w:hanging="284"/>
              <w:rPr>
                <w:szCs w:val="18"/>
              </w:rPr>
            </w:pPr>
          </w:p>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 xml:space="preserve">RAN1 AdHoc </w:t>
            </w:r>
            <w:r w:rsidR="009A7C8B">
              <w:rPr>
                <w:b/>
                <w:u w:val="single"/>
              </w:rPr>
              <w:t>–</w:t>
            </w:r>
            <w:r w:rsidRPr="00054C40">
              <w:rPr>
                <w:b/>
                <w:u w:val="single"/>
              </w:rPr>
              <w:t xml:space="preserve"> 1901</w:t>
            </w:r>
            <w:r w:rsidR="009A7C8B">
              <w:rPr>
                <w:b/>
                <w:u w:val="single"/>
              </w:rPr>
              <w:t xml:space="preserve"> </w:t>
            </w:r>
            <w:r w:rsidR="009A7C8B" w:rsidRPr="00054C40">
              <w:rPr>
                <w:b/>
                <w:u w:val="single"/>
              </w:rPr>
              <w:t>Agreements</w:t>
            </w:r>
          </w:p>
          <w:p w:rsidR="00317C56" w:rsidRPr="00054C40" w:rsidRDefault="00317C56" w:rsidP="001D1628">
            <w:pPr>
              <w:pStyle w:val="3GPPAgreements"/>
              <w:numPr>
                <w:ilvl w:val="0"/>
                <w:numId w:val="13"/>
              </w:numPr>
              <w:spacing w:before="0"/>
              <w:rPr>
                <w:szCs w:val="18"/>
              </w:rPr>
            </w:pPr>
            <w:r w:rsidRPr="00054C40">
              <w:rPr>
                <w:szCs w:val="18"/>
              </w:rPr>
              <w:t>Introduce at least one congestion metric for NR sidelink</w:t>
            </w:r>
          </w:p>
          <w:p w:rsidR="00317C56" w:rsidRPr="00054C40" w:rsidRDefault="00317C56" w:rsidP="001D1628">
            <w:pPr>
              <w:pStyle w:val="3GPPAgreements"/>
              <w:numPr>
                <w:ilvl w:val="1"/>
                <w:numId w:val="13"/>
              </w:numPr>
              <w:spacing w:before="0"/>
              <w:rPr>
                <w:szCs w:val="18"/>
              </w:rPr>
            </w:pPr>
            <w:r w:rsidRPr="00054C40">
              <w:rPr>
                <w:szCs w:val="18"/>
              </w:rPr>
              <w:t>FFS details – to be done in WI phase (if included)</w:t>
            </w:r>
          </w:p>
          <w:p w:rsidR="00317C56" w:rsidRPr="00054C40" w:rsidRDefault="00317C56" w:rsidP="001D1628">
            <w:pPr>
              <w:pStyle w:val="3GPPAgreements"/>
              <w:numPr>
                <w:ilvl w:val="0"/>
                <w:numId w:val="13"/>
              </w:numPr>
              <w:spacing w:before="0"/>
              <w:rPr>
                <w:szCs w:val="18"/>
              </w:rPr>
            </w:pPr>
            <w:r w:rsidRPr="00054C40">
              <w:rPr>
                <w:szCs w:val="18"/>
              </w:rPr>
              <w:t>Congestion control is supported at least for sidelink mode 2</w:t>
            </w:r>
          </w:p>
          <w:p w:rsidR="00317C56" w:rsidRPr="00054C40" w:rsidRDefault="00317C56" w:rsidP="001D1628">
            <w:pPr>
              <w:pStyle w:val="3GPPAgreements"/>
              <w:numPr>
                <w:ilvl w:val="1"/>
                <w:numId w:val="13"/>
              </w:numPr>
              <w:rPr>
                <w:szCs w:val="18"/>
              </w:rPr>
            </w:pPr>
            <w:r w:rsidRPr="00054C40">
              <w:t>Note: details of congestion control can be covered in the work item phase, not in this SI.</w:t>
            </w:r>
          </w:p>
          <w:p w:rsidR="00404602" w:rsidRPr="00054C40" w:rsidRDefault="00404602" w:rsidP="000A3043">
            <w:pPr>
              <w:pStyle w:val="3GPPAgreements"/>
              <w:numPr>
                <w:ilvl w:val="0"/>
                <w:numId w:val="0"/>
              </w:numPr>
              <w:spacing w:before="0"/>
              <w:ind w:left="284" w:hanging="284"/>
            </w:pPr>
          </w:p>
          <w:p w:rsidR="00404602" w:rsidRPr="00054C40" w:rsidRDefault="00404602" w:rsidP="00404602">
            <w:pPr>
              <w:pStyle w:val="3GPPAgreements"/>
              <w:numPr>
                <w:ilvl w:val="0"/>
                <w:numId w:val="0"/>
              </w:numPr>
              <w:spacing w:line="280" w:lineRule="atLeast"/>
              <w:ind w:left="284" w:hanging="284"/>
              <w:rPr>
                <w:b/>
                <w:u w:val="single"/>
              </w:rPr>
            </w:pPr>
            <w:r w:rsidRPr="00054C40">
              <w:rPr>
                <w:b/>
                <w:u w:val="single"/>
              </w:rPr>
              <w:t xml:space="preserve">RAN1#96 </w:t>
            </w:r>
            <w:r w:rsidR="009A7C8B" w:rsidRPr="00054C40">
              <w:rPr>
                <w:b/>
                <w:u w:val="single"/>
              </w:rPr>
              <w:t>Agreements</w:t>
            </w:r>
          </w:p>
          <w:p w:rsidR="00404602" w:rsidRPr="00054C40" w:rsidRDefault="00404602" w:rsidP="00404602">
            <w:pPr>
              <w:pStyle w:val="3GPPAgreements"/>
              <w:numPr>
                <w:ilvl w:val="0"/>
                <w:numId w:val="26"/>
              </w:numPr>
            </w:pPr>
            <w:r w:rsidRPr="00054C40">
              <w:t>It is deemed beneficial to report Sidelink Congestion Metrics(s) to a gNB</w:t>
            </w:r>
          </w:p>
          <w:p w:rsidR="00404602" w:rsidRPr="00054C40" w:rsidRDefault="00404602" w:rsidP="00404602">
            <w:pPr>
              <w:pStyle w:val="3GPPAgreements"/>
              <w:numPr>
                <w:ilvl w:val="1"/>
                <w:numId w:val="26"/>
              </w:numPr>
            </w:pPr>
            <w:r w:rsidRPr="00054C40">
              <w:t>Consequently, it is recommended to specify the corresponding details in the WI phase</w:t>
            </w:r>
          </w:p>
          <w:p w:rsidR="00404602" w:rsidRPr="00054C40" w:rsidRDefault="00404602" w:rsidP="00404602">
            <w:pPr>
              <w:pStyle w:val="3GPPAgreements"/>
              <w:numPr>
                <w:ilvl w:val="0"/>
                <w:numId w:val="0"/>
              </w:numPr>
              <w:ind w:left="284" w:hanging="284"/>
            </w:pPr>
          </w:p>
          <w:p w:rsidR="00C437BC" w:rsidRPr="00054C40" w:rsidRDefault="00C437BC" w:rsidP="00C437BC">
            <w:pPr>
              <w:pStyle w:val="3GPPAgreements"/>
              <w:numPr>
                <w:ilvl w:val="0"/>
                <w:numId w:val="0"/>
              </w:numPr>
              <w:spacing w:line="280" w:lineRule="atLeast"/>
              <w:ind w:left="284" w:hanging="284"/>
              <w:rPr>
                <w:b/>
                <w:u w:val="single"/>
              </w:rPr>
            </w:pPr>
            <w:r w:rsidRPr="00054C40">
              <w:rPr>
                <w:b/>
                <w:u w:val="single"/>
              </w:rPr>
              <w:t xml:space="preserve">RAN1#96bis </w:t>
            </w:r>
            <w:r w:rsidR="00585541" w:rsidRPr="00054C40">
              <w:rPr>
                <w:b/>
                <w:u w:val="single"/>
              </w:rPr>
              <w:t>Agreements</w:t>
            </w:r>
          </w:p>
          <w:p w:rsidR="000A3043" w:rsidRPr="00054C40" w:rsidRDefault="000A3043" w:rsidP="000A3043">
            <w:pPr>
              <w:pStyle w:val="3GPPAgreements"/>
              <w:numPr>
                <w:ilvl w:val="0"/>
                <w:numId w:val="26"/>
              </w:numPr>
            </w:pPr>
            <w:r w:rsidRPr="00054C40">
              <w:t>Support at least NR CBR as congestion metric for NR sidelink congestion control</w:t>
            </w:r>
          </w:p>
          <w:p w:rsidR="00404602" w:rsidRPr="00054C40" w:rsidRDefault="000A3043" w:rsidP="009A7C8B">
            <w:pPr>
              <w:pStyle w:val="3GPPAgreements"/>
              <w:numPr>
                <w:ilvl w:val="1"/>
                <w:numId w:val="26"/>
              </w:numPr>
            </w:pPr>
            <w:r w:rsidRPr="00054C40">
              <w:t>LTE CBR is the baseline for defining NR CBR</w:t>
            </w:r>
          </w:p>
          <w:p w:rsidR="00054C40" w:rsidRPr="00054C40" w:rsidRDefault="00054C40" w:rsidP="008D2188">
            <w:pPr>
              <w:pStyle w:val="3GPPAgreements"/>
              <w:numPr>
                <w:ilvl w:val="0"/>
                <w:numId w:val="0"/>
              </w:numPr>
              <w:ind w:left="284" w:hanging="284"/>
            </w:pPr>
          </w:p>
          <w:p w:rsidR="00054C40" w:rsidRPr="00054C40" w:rsidRDefault="00054C40" w:rsidP="008D2188">
            <w:pPr>
              <w:pStyle w:val="3GPPAgreements"/>
              <w:numPr>
                <w:ilvl w:val="0"/>
                <w:numId w:val="0"/>
              </w:numPr>
              <w:ind w:left="284" w:hanging="284"/>
              <w:rPr>
                <w:b/>
                <w:u w:val="single"/>
              </w:rPr>
            </w:pPr>
            <w:r w:rsidRPr="00054C40">
              <w:rPr>
                <w:b/>
                <w:u w:val="single"/>
              </w:rPr>
              <w:t>RAN1#97 Agreements</w:t>
            </w:r>
          </w:p>
          <w:p w:rsidR="00054C40" w:rsidRPr="00054C40" w:rsidRDefault="00054C40" w:rsidP="00054C40">
            <w:pPr>
              <w:pStyle w:val="3GPPAgreements"/>
              <w:numPr>
                <w:ilvl w:val="0"/>
                <w:numId w:val="26"/>
              </w:numPr>
            </w:pPr>
            <w:r w:rsidRPr="00054C40">
              <w:t>LTE V2X sidelink congestion control is the starting point for defining NR sidelink congestion control.</w:t>
            </w:r>
          </w:p>
          <w:p w:rsidR="00054C40" w:rsidRPr="00054C40" w:rsidRDefault="00054C40" w:rsidP="00054C40">
            <w:pPr>
              <w:pStyle w:val="3GPPAgreements"/>
              <w:numPr>
                <w:ilvl w:val="0"/>
                <w:numId w:val="26"/>
              </w:numPr>
            </w:pPr>
            <w:r w:rsidRPr="00054C40">
              <w:t>Higher-layer reporting of CBR to the gNB is supported for RRC_CONNECTED UEs.</w:t>
            </w:r>
          </w:p>
          <w:p w:rsidR="00054C40" w:rsidRDefault="00054C40" w:rsidP="008D2188">
            <w:pPr>
              <w:pStyle w:val="3GPPAgreements"/>
              <w:numPr>
                <w:ilvl w:val="0"/>
                <w:numId w:val="0"/>
              </w:numPr>
              <w:ind w:left="284" w:hanging="284"/>
              <w:rPr>
                <w:szCs w:val="18"/>
              </w:rPr>
            </w:pPr>
          </w:p>
          <w:p w:rsidR="00585541" w:rsidRPr="009A7C8B" w:rsidRDefault="00585541" w:rsidP="008D2188">
            <w:pPr>
              <w:pStyle w:val="3GPPAgreements"/>
              <w:numPr>
                <w:ilvl w:val="0"/>
                <w:numId w:val="0"/>
              </w:numPr>
              <w:ind w:left="284" w:hanging="284"/>
              <w:rPr>
                <w:b/>
                <w:u w:val="single"/>
              </w:rPr>
            </w:pPr>
            <w:r w:rsidRPr="009A7C8B">
              <w:rPr>
                <w:b/>
                <w:u w:val="single"/>
              </w:rPr>
              <w:t>RAN1#98 Agreements</w:t>
            </w:r>
          </w:p>
          <w:p w:rsidR="00585541" w:rsidRPr="009A7C8B" w:rsidRDefault="00585541" w:rsidP="009A7C8B">
            <w:pPr>
              <w:pStyle w:val="3GPPAgreements"/>
              <w:numPr>
                <w:ilvl w:val="0"/>
                <w:numId w:val="26"/>
              </w:numPr>
            </w:pPr>
            <w:r w:rsidRPr="009A7C8B">
              <w:t xml:space="preserve">For PSCCH/PSSCH multiplexing option 3, one CBR measurement over a resource pool is defined. </w:t>
            </w:r>
          </w:p>
          <w:p w:rsidR="00585541" w:rsidRPr="009A7C8B" w:rsidRDefault="00585541" w:rsidP="009A7C8B">
            <w:pPr>
              <w:pStyle w:val="3GPPAgreements"/>
              <w:numPr>
                <w:ilvl w:val="1"/>
                <w:numId w:val="26"/>
              </w:numPr>
            </w:pPr>
            <w:r w:rsidRPr="009A7C8B">
              <w:t>PSFCH resources, if (pre)configured, are excluded from this CBR measurement.</w:t>
            </w:r>
          </w:p>
          <w:p w:rsidR="00585541" w:rsidRPr="00054C40" w:rsidRDefault="00585541" w:rsidP="008D2188">
            <w:pPr>
              <w:pStyle w:val="3GPPAgreements"/>
              <w:numPr>
                <w:ilvl w:val="0"/>
                <w:numId w:val="0"/>
              </w:numPr>
              <w:ind w:left="284" w:hanging="284"/>
              <w:rPr>
                <w:szCs w:val="18"/>
              </w:rPr>
            </w:pPr>
          </w:p>
        </w:tc>
      </w:tr>
    </w:tbl>
    <w:p w:rsidR="00317C56" w:rsidRDefault="00317C56" w:rsidP="00317C56">
      <w:pPr>
        <w:widowControl w:val="0"/>
        <w:overflowPunct/>
        <w:autoSpaceDE/>
        <w:adjustRightInd/>
        <w:jc w:val="both"/>
        <w:textAlignment w:val="auto"/>
        <w:rPr>
          <w:iCs/>
          <w:sz w:val="22"/>
          <w:lang w:val="en-US"/>
        </w:rPr>
      </w:pPr>
    </w:p>
    <w:sectPr w:rsidR="00317C56"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386" w:rsidRDefault="00497386">
      <w:r>
        <w:separator/>
      </w:r>
    </w:p>
  </w:endnote>
  <w:endnote w:type="continuationSeparator" w:id="0">
    <w:p w:rsidR="00497386" w:rsidRDefault="0049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00" w:rsidRDefault="00A26C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A26C00" w:rsidRDefault="00A26C0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00" w:rsidRPr="00270202" w:rsidRDefault="00A26C0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56CAD">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56CAD">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386" w:rsidRDefault="00497386">
      <w:r>
        <w:separator/>
      </w:r>
    </w:p>
  </w:footnote>
  <w:footnote w:type="continuationSeparator" w:id="0">
    <w:p w:rsidR="00497386" w:rsidRDefault="00497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00" w:rsidRDefault="00A26C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7F4935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9C1C6C"/>
    <w:multiLevelType w:val="multilevel"/>
    <w:tmpl w:val="03B452D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28D0661"/>
    <w:multiLevelType w:val="multilevel"/>
    <w:tmpl w:val="E26CF79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0407406A"/>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05CF144C"/>
    <w:multiLevelType w:val="multilevel"/>
    <w:tmpl w:val="00C03A28"/>
    <w:numStyleLink w:val="3GPPBullets"/>
  </w:abstractNum>
  <w:abstractNum w:abstractNumId="10" w15:restartNumberingAfterBreak="0">
    <w:nsid w:val="0B0F6354"/>
    <w:multiLevelType w:val="multilevel"/>
    <w:tmpl w:val="8FE0FB7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B7E0F13"/>
    <w:multiLevelType w:val="multilevel"/>
    <w:tmpl w:val="F692CAE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BF14380"/>
    <w:multiLevelType w:val="multilevel"/>
    <w:tmpl w:val="8C52D1F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DE718F7"/>
    <w:multiLevelType w:val="multilevel"/>
    <w:tmpl w:val="FE965A9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0B46EB5"/>
    <w:multiLevelType w:val="multilevel"/>
    <w:tmpl w:val="DE76D8B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064DB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2480888"/>
    <w:multiLevelType w:val="multilevel"/>
    <w:tmpl w:val="DCF8CB7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13182C10"/>
    <w:multiLevelType w:val="multilevel"/>
    <w:tmpl w:val="252C8B5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6100827"/>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65A31DA"/>
    <w:multiLevelType w:val="multilevel"/>
    <w:tmpl w:val="4918A43A"/>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78D3244"/>
    <w:multiLevelType w:val="multilevel"/>
    <w:tmpl w:val="3878B9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179856E0"/>
    <w:multiLevelType w:val="multilevel"/>
    <w:tmpl w:val="0F3275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1D172E91"/>
    <w:multiLevelType w:val="multilevel"/>
    <w:tmpl w:val="5F40ADB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1D1D122D"/>
    <w:multiLevelType w:val="multilevel"/>
    <w:tmpl w:val="D77C48D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1DC30870"/>
    <w:multiLevelType w:val="multilevel"/>
    <w:tmpl w:val="D68C5C2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1F930124"/>
    <w:multiLevelType w:val="multilevel"/>
    <w:tmpl w:val="D996D66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2875C50"/>
    <w:multiLevelType w:val="multilevel"/>
    <w:tmpl w:val="4952222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24755EAB"/>
    <w:multiLevelType w:val="multilevel"/>
    <w:tmpl w:val="2DF0C3C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5E86FD1"/>
    <w:multiLevelType w:val="multilevel"/>
    <w:tmpl w:val="66125428"/>
    <w:numStyleLink w:val="3GPPListofBullets"/>
  </w:abstractNum>
  <w:abstractNum w:abstractNumId="34" w15:restartNumberingAfterBreak="0">
    <w:nsid w:val="27063FF6"/>
    <w:multiLevelType w:val="multilevel"/>
    <w:tmpl w:val="0B5891E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8725BEE"/>
    <w:multiLevelType w:val="multilevel"/>
    <w:tmpl w:val="FCE4630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294A45AE"/>
    <w:multiLevelType w:val="hybridMultilevel"/>
    <w:tmpl w:val="274E32D2"/>
    <w:lvl w:ilvl="0" w:tplc="E98669C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BE1F57"/>
    <w:multiLevelType w:val="multilevel"/>
    <w:tmpl w:val="26BEBCE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1D56FA9"/>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2007292"/>
    <w:multiLevelType w:val="multilevel"/>
    <w:tmpl w:val="4062708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371015EB"/>
    <w:multiLevelType w:val="multilevel"/>
    <w:tmpl w:val="31C8550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87C3B35"/>
    <w:multiLevelType w:val="multilevel"/>
    <w:tmpl w:val="2A56AA1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953569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B085AA4"/>
    <w:multiLevelType w:val="multilevel"/>
    <w:tmpl w:val="2C8085F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F654479"/>
    <w:multiLevelType w:val="multilevel"/>
    <w:tmpl w:val="21868B4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FEC704E"/>
    <w:multiLevelType w:val="multilevel"/>
    <w:tmpl w:val="76A8A7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413560D2"/>
    <w:multiLevelType w:val="hybridMultilevel"/>
    <w:tmpl w:val="63808DD6"/>
    <w:lvl w:ilvl="0" w:tplc="D7743660">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4" w15:restartNumberingAfterBreak="0">
    <w:nsid w:val="45B872AE"/>
    <w:multiLevelType w:val="multilevel"/>
    <w:tmpl w:val="B5307D9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48D2537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49C3784F"/>
    <w:multiLevelType w:val="multilevel"/>
    <w:tmpl w:val="6F92990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4C83055B"/>
    <w:multiLevelType w:val="multilevel"/>
    <w:tmpl w:val="3F701D0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50464EE1"/>
    <w:multiLevelType w:val="multilevel"/>
    <w:tmpl w:val="95D232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53F40CC4"/>
    <w:multiLevelType w:val="multilevel"/>
    <w:tmpl w:val="E7C4FF7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55266229"/>
    <w:multiLevelType w:val="multilevel"/>
    <w:tmpl w:val="103047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562C0B4B"/>
    <w:multiLevelType w:val="multilevel"/>
    <w:tmpl w:val="B678B30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3" w15:restartNumberingAfterBreak="0">
    <w:nsid w:val="5C236C96"/>
    <w:multiLevelType w:val="hybridMultilevel"/>
    <w:tmpl w:val="1742ADB4"/>
    <w:lvl w:ilvl="0" w:tplc="2A8A7F4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71286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632F405C"/>
    <w:multiLevelType w:val="multilevel"/>
    <w:tmpl w:val="A420DF4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634056EC"/>
    <w:multiLevelType w:val="multilevel"/>
    <w:tmpl w:val="BB6CC4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660E709E"/>
    <w:multiLevelType w:val="multilevel"/>
    <w:tmpl w:val="4FC6EA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66173B63"/>
    <w:multiLevelType w:val="multilevel"/>
    <w:tmpl w:val="2CF037D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678073A3"/>
    <w:multiLevelType w:val="multilevel"/>
    <w:tmpl w:val="FC2A97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6C6C2C3C"/>
    <w:multiLevelType w:val="multilevel"/>
    <w:tmpl w:val="8C30AB5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6D174C1A"/>
    <w:multiLevelType w:val="multilevel"/>
    <w:tmpl w:val="9DF06ED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6FC937DA"/>
    <w:multiLevelType w:val="multilevel"/>
    <w:tmpl w:val="A9A4858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72AD260F"/>
    <w:multiLevelType w:val="multilevel"/>
    <w:tmpl w:val="A2B20E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B036B53"/>
    <w:multiLevelType w:val="multilevel"/>
    <w:tmpl w:val="2360949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7B1D4A5A"/>
    <w:multiLevelType w:val="multilevel"/>
    <w:tmpl w:val="696E334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7CEE1123"/>
    <w:multiLevelType w:val="multilevel"/>
    <w:tmpl w:val="5878665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7D613870"/>
    <w:multiLevelType w:val="hybridMultilevel"/>
    <w:tmpl w:val="8F6247BA"/>
    <w:lvl w:ilvl="0" w:tplc="28DC03F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7"/>
  </w:num>
  <w:num w:numId="4">
    <w:abstractNumId w:val="39"/>
  </w:num>
  <w:num w:numId="5">
    <w:abstractNumId w:val="40"/>
  </w:num>
  <w:num w:numId="6">
    <w:abstractNumId w:val="16"/>
  </w:num>
  <w:num w:numId="7">
    <w:abstractNumId w:val="8"/>
  </w:num>
  <w:num w:numId="8">
    <w:abstractNumId w:val="43"/>
  </w:num>
  <w:num w:numId="9">
    <w:abstractNumId w:val="22"/>
  </w:num>
  <w:num w:numId="10">
    <w:abstractNumId w:val="25"/>
  </w:num>
  <w:num w:numId="11">
    <w:abstractNumId w:val="9"/>
  </w:num>
  <w:num w:numId="12">
    <w:abstractNumId w:val="33"/>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52"/>
  </w:num>
  <w:num w:numId="14">
    <w:abstractNumId w:val="4"/>
  </w:num>
  <w:num w:numId="15">
    <w:abstractNumId w:val="33"/>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64"/>
  </w:num>
  <w:num w:numId="17">
    <w:abstractNumId w:val="45"/>
  </w:num>
  <w:num w:numId="18">
    <w:abstractNumId w:val="66"/>
  </w:num>
  <w:num w:numId="19">
    <w:abstractNumId w:val="19"/>
  </w:num>
  <w:num w:numId="20">
    <w:abstractNumId w:val="69"/>
  </w:num>
  <w:num w:numId="21">
    <w:abstractNumId w:val="58"/>
  </w:num>
  <w:num w:numId="22">
    <w:abstractNumId w:val="53"/>
  </w:num>
  <w:num w:numId="23">
    <w:abstractNumId w:val="74"/>
  </w:num>
  <w:num w:numId="24">
    <w:abstractNumId w:val="22"/>
  </w:num>
  <w:num w:numId="25">
    <w:abstractNumId w:val="22"/>
  </w:num>
  <w:num w:numId="26">
    <w:abstractNumId w:val="52"/>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7"/>
  </w:num>
  <w:num w:numId="28">
    <w:abstractNumId w:val="7"/>
  </w:num>
  <w:num w:numId="29">
    <w:abstractNumId w:val="7"/>
  </w:num>
  <w:num w:numId="30">
    <w:abstractNumId w:val="7"/>
  </w:num>
  <w:num w:numId="31">
    <w:abstractNumId w:val="55"/>
  </w:num>
  <w:num w:numId="32">
    <w:abstractNumId w:val="49"/>
  </w:num>
  <w:num w:numId="33">
    <w:abstractNumId w:val="56"/>
  </w:num>
  <w:num w:numId="34">
    <w:abstractNumId w:val="44"/>
  </w:num>
  <w:num w:numId="35">
    <w:abstractNumId w:val="24"/>
  </w:num>
  <w:num w:numId="36">
    <w:abstractNumId w:val="50"/>
  </w:num>
  <w:num w:numId="37">
    <w:abstractNumId w:val="20"/>
  </w:num>
  <w:num w:numId="38">
    <w:abstractNumId w:val="22"/>
  </w:num>
  <w:num w:numId="39">
    <w:abstractNumId w:val="22"/>
  </w:num>
  <w:num w:numId="40">
    <w:abstractNumId w:val="22"/>
  </w:num>
  <w:num w:numId="41">
    <w:abstractNumId w:val="22"/>
  </w:num>
  <w:num w:numId="42">
    <w:abstractNumId w:val="14"/>
  </w:num>
  <w:num w:numId="43">
    <w:abstractNumId w:val="22"/>
  </w:num>
  <w:num w:numId="44">
    <w:abstractNumId w:val="51"/>
  </w:num>
  <w:num w:numId="45">
    <w:abstractNumId w:val="63"/>
  </w:num>
  <w:num w:numId="46">
    <w:abstractNumId w:val="78"/>
  </w:num>
  <w:num w:numId="47">
    <w:abstractNumId w:val="36"/>
  </w:num>
  <w:num w:numId="48">
    <w:abstractNumId w:val="62"/>
  </w:num>
  <w:num w:numId="49">
    <w:abstractNumId w:val="22"/>
  </w:num>
  <w:num w:numId="50">
    <w:abstractNumId w:val="17"/>
  </w:num>
  <w:num w:numId="51">
    <w:abstractNumId w:val="15"/>
  </w:num>
  <w:num w:numId="52">
    <w:abstractNumId w:val="10"/>
  </w:num>
  <w:num w:numId="53">
    <w:abstractNumId w:val="57"/>
  </w:num>
  <w:num w:numId="54">
    <w:abstractNumId w:val="73"/>
  </w:num>
  <w:num w:numId="55">
    <w:abstractNumId w:val="60"/>
  </w:num>
  <w:num w:numId="56">
    <w:abstractNumId w:val="68"/>
  </w:num>
  <w:num w:numId="57">
    <w:abstractNumId w:val="11"/>
  </w:num>
  <w:num w:numId="58">
    <w:abstractNumId w:val="34"/>
  </w:num>
  <w:num w:numId="59">
    <w:abstractNumId w:val="77"/>
  </w:num>
  <w:num w:numId="60">
    <w:abstractNumId w:val="35"/>
  </w:num>
  <w:num w:numId="61">
    <w:abstractNumId w:val="65"/>
  </w:num>
  <w:num w:numId="62">
    <w:abstractNumId w:val="47"/>
  </w:num>
  <w:num w:numId="63">
    <w:abstractNumId w:val="22"/>
  </w:num>
  <w:num w:numId="64">
    <w:abstractNumId w:val="22"/>
  </w:num>
  <w:num w:numId="65">
    <w:abstractNumId w:val="22"/>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0"/>
  </w:num>
  <w:num w:numId="77">
    <w:abstractNumId w:val="5"/>
  </w:num>
  <w:num w:numId="78">
    <w:abstractNumId w:val="46"/>
  </w:num>
  <w:num w:numId="79">
    <w:abstractNumId w:val="28"/>
  </w:num>
  <w:num w:numId="80">
    <w:abstractNumId w:val="30"/>
  </w:num>
  <w:num w:numId="81">
    <w:abstractNumId w:val="70"/>
  </w:num>
  <w:num w:numId="82">
    <w:abstractNumId w:val="54"/>
  </w:num>
  <w:num w:numId="83">
    <w:abstractNumId w:val="42"/>
  </w:num>
  <w:num w:numId="84">
    <w:abstractNumId w:val="32"/>
  </w:num>
  <w:num w:numId="85">
    <w:abstractNumId w:val="12"/>
  </w:num>
  <w:num w:numId="86">
    <w:abstractNumId w:val="27"/>
  </w:num>
  <w:num w:numId="87">
    <w:abstractNumId w:val="48"/>
  </w:num>
  <w:num w:numId="88">
    <w:abstractNumId w:val="23"/>
  </w:num>
  <w:num w:numId="89">
    <w:abstractNumId w:val="41"/>
  </w:num>
  <w:num w:numId="90">
    <w:abstractNumId w:val="3"/>
  </w:num>
  <w:num w:numId="91">
    <w:abstractNumId w:val="59"/>
  </w:num>
  <w:num w:numId="92">
    <w:abstractNumId w:val="6"/>
  </w:num>
  <w:num w:numId="93">
    <w:abstractNumId w:val="2"/>
  </w:num>
  <w:num w:numId="94">
    <w:abstractNumId w:val="75"/>
  </w:num>
  <w:num w:numId="95">
    <w:abstractNumId w:val="31"/>
  </w:num>
  <w:num w:numId="96">
    <w:abstractNumId w:val="72"/>
  </w:num>
  <w:num w:numId="97">
    <w:abstractNumId w:val="13"/>
  </w:num>
  <w:num w:numId="98">
    <w:abstractNumId w:val="76"/>
  </w:num>
  <w:num w:numId="99">
    <w:abstractNumId w:val="18"/>
  </w:num>
  <w:num w:numId="100">
    <w:abstractNumId w:val="37"/>
  </w:num>
  <w:num w:numId="101">
    <w:abstractNumId w:val="61"/>
  </w:num>
  <w:num w:numId="102">
    <w:abstractNumId w:val="67"/>
  </w:num>
  <w:num w:numId="103">
    <w:abstractNumId w:val="21"/>
  </w:num>
  <w:num w:numId="104">
    <w:abstractNumId w:val="26"/>
  </w:num>
  <w:num w:numId="105">
    <w:abstractNumId w:val="7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95"/>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5E8"/>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9E"/>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338"/>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1A89"/>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186"/>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C40"/>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3E3C"/>
    <w:rsid w:val="0007408B"/>
    <w:rsid w:val="00074375"/>
    <w:rsid w:val="000743A0"/>
    <w:rsid w:val="000749C1"/>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524"/>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62E"/>
    <w:rsid w:val="000979F0"/>
    <w:rsid w:val="00097AE8"/>
    <w:rsid w:val="00097CD8"/>
    <w:rsid w:val="000A02DC"/>
    <w:rsid w:val="000A0CA1"/>
    <w:rsid w:val="000A0E99"/>
    <w:rsid w:val="000A1AD3"/>
    <w:rsid w:val="000A1D49"/>
    <w:rsid w:val="000A1D5A"/>
    <w:rsid w:val="000A2042"/>
    <w:rsid w:val="000A23B7"/>
    <w:rsid w:val="000A2CEF"/>
    <w:rsid w:val="000A2D6B"/>
    <w:rsid w:val="000A2D70"/>
    <w:rsid w:val="000A2FAB"/>
    <w:rsid w:val="000A3043"/>
    <w:rsid w:val="000A3703"/>
    <w:rsid w:val="000A3A3A"/>
    <w:rsid w:val="000A3ACB"/>
    <w:rsid w:val="000A3B14"/>
    <w:rsid w:val="000A3E62"/>
    <w:rsid w:val="000A406E"/>
    <w:rsid w:val="000A4492"/>
    <w:rsid w:val="000A49DE"/>
    <w:rsid w:val="000A4A2E"/>
    <w:rsid w:val="000A4B74"/>
    <w:rsid w:val="000A52B9"/>
    <w:rsid w:val="000A5395"/>
    <w:rsid w:val="000A5482"/>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A76"/>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289"/>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05F"/>
    <w:rsid w:val="000D0175"/>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2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49B"/>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DF1"/>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1F6"/>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8A"/>
    <w:rsid w:val="0015289B"/>
    <w:rsid w:val="00152A3B"/>
    <w:rsid w:val="00152D12"/>
    <w:rsid w:val="00153021"/>
    <w:rsid w:val="00153088"/>
    <w:rsid w:val="001531FD"/>
    <w:rsid w:val="0015347E"/>
    <w:rsid w:val="00153678"/>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AD1"/>
    <w:rsid w:val="00160BD6"/>
    <w:rsid w:val="00160FC4"/>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4E3"/>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28"/>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B"/>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8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67B"/>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2AD"/>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2EA"/>
    <w:rsid w:val="001D0578"/>
    <w:rsid w:val="001D0593"/>
    <w:rsid w:val="001D05BC"/>
    <w:rsid w:val="001D0C19"/>
    <w:rsid w:val="001D1258"/>
    <w:rsid w:val="001D13B0"/>
    <w:rsid w:val="001D1628"/>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9E4"/>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B61"/>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CCA"/>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959"/>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36"/>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67E66"/>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1F01"/>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07F3D"/>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D73"/>
    <w:rsid w:val="00313EE1"/>
    <w:rsid w:val="00313EEF"/>
    <w:rsid w:val="00314148"/>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C56"/>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334"/>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25D"/>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EBA"/>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48F0"/>
    <w:rsid w:val="00355122"/>
    <w:rsid w:val="003552C6"/>
    <w:rsid w:val="0035553F"/>
    <w:rsid w:val="00355947"/>
    <w:rsid w:val="00355A83"/>
    <w:rsid w:val="003560B8"/>
    <w:rsid w:val="003562D7"/>
    <w:rsid w:val="00356353"/>
    <w:rsid w:val="003564E8"/>
    <w:rsid w:val="003565BC"/>
    <w:rsid w:val="0035662C"/>
    <w:rsid w:val="00356687"/>
    <w:rsid w:val="003567C9"/>
    <w:rsid w:val="00356BA5"/>
    <w:rsid w:val="00356CAD"/>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3BE"/>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8B3"/>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0E9"/>
    <w:rsid w:val="0039444E"/>
    <w:rsid w:val="003945D5"/>
    <w:rsid w:val="00394775"/>
    <w:rsid w:val="00394B44"/>
    <w:rsid w:val="00394C79"/>
    <w:rsid w:val="0039502C"/>
    <w:rsid w:val="003950DF"/>
    <w:rsid w:val="003953C2"/>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9C"/>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32B"/>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B88"/>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0C0"/>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602"/>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1A"/>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70"/>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BF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82"/>
    <w:rsid w:val="004628BB"/>
    <w:rsid w:val="00462A9C"/>
    <w:rsid w:val="00462B09"/>
    <w:rsid w:val="00462F34"/>
    <w:rsid w:val="00462FC4"/>
    <w:rsid w:val="00463448"/>
    <w:rsid w:val="004636F3"/>
    <w:rsid w:val="00463711"/>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7FD"/>
    <w:rsid w:val="00472A21"/>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5C"/>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386"/>
    <w:rsid w:val="0049792C"/>
    <w:rsid w:val="004A01E1"/>
    <w:rsid w:val="004A03E6"/>
    <w:rsid w:val="004A0C3C"/>
    <w:rsid w:val="004A0E00"/>
    <w:rsid w:val="004A1150"/>
    <w:rsid w:val="004A15F7"/>
    <w:rsid w:val="004A1600"/>
    <w:rsid w:val="004A188F"/>
    <w:rsid w:val="004A1B20"/>
    <w:rsid w:val="004A1CF3"/>
    <w:rsid w:val="004A1DBA"/>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5BC4"/>
    <w:rsid w:val="004A60C1"/>
    <w:rsid w:val="004A645E"/>
    <w:rsid w:val="004A6AC0"/>
    <w:rsid w:val="004A6D49"/>
    <w:rsid w:val="004A6F4D"/>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120"/>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1FE4"/>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5C0"/>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2B3"/>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1E5"/>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A0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2FF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EF"/>
    <w:rsid w:val="005462A4"/>
    <w:rsid w:val="00546310"/>
    <w:rsid w:val="00546738"/>
    <w:rsid w:val="005467D6"/>
    <w:rsid w:val="00546942"/>
    <w:rsid w:val="00546A1B"/>
    <w:rsid w:val="00546ADD"/>
    <w:rsid w:val="00546B78"/>
    <w:rsid w:val="00547123"/>
    <w:rsid w:val="0054754D"/>
    <w:rsid w:val="00547AD0"/>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660"/>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AA6"/>
    <w:rsid w:val="00581F00"/>
    <w:rsid w:val="00581F40"/>
    <w:rsid w:val="005829CC"/>
    <w:rsid w:val="00582DD0"/>
    <w:rsid w:val="00582E3D"/>
    <w:rsid w:val="00583147"/>
    <w:rsid w:val="00583250"/>
    <w:rsid w:val="005836D0"/>
    <w:rsid w:val="005837D3"/>
    <w:rsid w:val="00583A7F"/>
    <w:rsid w:val="00583B99"/>
    <w:rsid w:val="00583C6C"/>
    <w:rsid w:val="00583E78"/>
    <w:rsid w:val="00584003"/>
    <w:rsid w:val="00584496"/>
    <w:rsid w:val="005844A3"/>
    <w:rsid w:val="00584EC4"/>
    <w:rsid w:val="00585541"/>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7D4"/>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6FC"/>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B77"/>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0D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436"/>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801"/>
    <w:rsid w:val="005B3AB2"/>
    <w:rsid w:val="005B3C58"/>
    <w:rsid w:val="005B3C7C"/>
    <w:rsid w:val="005B3C87"/>
    <w:rsid w:val="005B3CB8"/>
    <w:rsid w:val="005B3FEB"/>
    <w:rsid w:val="005B46D4"/>
    <w:rsid w:val="005B47AA"/>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93B"/>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759"/>
    <w:rsid w:val="005C69C5"/>
    <w:rsid w:val="005C6E93"/>
    <w:rsid w:val="005C6FD9"/>
    <w:rsid w:val="005C7087"/>
    <w:rsid w:val="005C7340"/>
    <w:rsid w:val="005C7413"/>
    <w:rsid w:val="005C7A54"/>
    <w:rsid w:val="005C7CAD"/>
    <w:rsid w:val="005C7EF8"/>
    <w:rsid w:val="005D0003"/>
    <w:rsid w:val="005D0102"/>
    <w:rsid w:val="005D02FA"/>
    <w:rsid w:val="005D047B"/>
    <w:rsid w:val="005D0790"/>
    <w:rsid w:val="005D0DE9"/>
    <w:rsid w:val="005D0F67"/>
    <w:rsid w:val="005D1AE0"/>
    <w:rsid w:val="005D1F89"/>
    <w:rsid w:val="005D20FC"/>
    <w:rsid w:val="005D214D"/>
    <w:rsid w:val="005D241F"/>
    <w:rsid w:val="005D24A2"/>
    <w:rsid w:val="005D261E"/>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D2"/>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0D1A"/>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647"/>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1D8E"/>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07D6"/>
    <w:rsid w:val="00631007"/>
    <w:rsid w:val="00631826"/>
    <w:rsid w:val="00631C9F"/>
    <w:rsid w:val="00632029"/>
    <w:rsid w:val="00632507"/>
    <w:rsid w:val="00632550"/>
    <w:rsid w:val="006326BC"/>
    <w:rsid w:val="0063290E"/>
    <w:rsid w:val="00632927"/>
    <w:rsid w:val="00632A0E"/>
    <w:rsid w:val="00632A4C"/>
    <w:rsid w:val="00632BE7"/>
    <w:rsid w:val="0063309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A15"/>
    <w:rsid w:val="00642C15"/>
    <w:rsid w:val="00642D10"/>
    <w:rsid w:val="00643556"/>
    <w:rsid w:val="00643751"/>
    <w:rsid w:val="00643769"/>
    <w:rsid w:val="006437A9"/>
    <w:rsid w:val="006437EE"/>
    <w:rsid w:val="00643887"/>
    <w:rsid w:val="00643973"/>
    <w:rsid w:val="0064398B"/>
    <w:rsid w:val="006441AF"/>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5E7"/>
    <w:rsid w:val="00652A1D"/>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373"/>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C4F"/>
    <w:rsid w:val="00672C83"/>
    <w:rsid w:val="00672F44"/>
    <w:rsid w:val="0067330E"/>
    <w:rsid w:val="006733A3"/>
    <w:rsid w:val="00673428"/>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ED8"/>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4EC9"/>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BD3"/>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1E9"/>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A4B"/>
    <w:rsid w:val="006C3BEF"/>
    <w:rsid w:val="006C3EC3"/>
    <w:rsid w:val="006C3F40"/>
    <w:rsid w:val="006C44D3"/>
    <w:rsid w:val="006C45C1"/>
    <w:rsid w:val="006C480B"/>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DD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50F"/>
    <w:rsid w:val="006F4A19"/>
    <w:rsid w:val="006F4B36"/>
    <w:rsid w:val="006F53DE"/>
    <w:rsid w:val="006F557B"/>
    <w:rsid w:val="006F56A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189"/>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0E17"/>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A86"/>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614"/>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AA8"/>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4F47"/>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E6D"/>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1BF1"/>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97F"/>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12"/>
    <w:rsid w:val="008314BC"/>
    <w:rsid w:val="0083157F"/>
    <w:rsid w:val="00831F18"/>
    <w:rsid w:val="00832142"/>
    <w:rsid w:val="0083225E"/>
    <w:rsid w:val="0083286B"/>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2EE"/>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8EE"/>
    <w:rsid w:val="00877C57"/>
    <w:rsid w:val="00877C9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33"/>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369"/>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188"/>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3C2"/>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4CF7"/>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A6"/>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E48"/>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ADC"/>
    <w:rsid w:val="00927CF1"/>
    <w:rsid w:val="00927CF4"/>
    <w:rsid w:val="00930305"/>
    <w:rsid w:val="0093063D"/>
    <w:rsid w:val="0093135E"/>
    <w:rsid w:val="009318A4"/>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582"/>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61"/>
    <w:rsid w:val="00952FB1"/>
    <w:rsid w:val="009537A7"/>
    <w:rsid w:val="00953B1F"/>
    <w:rsid w:val="00953EBE"/>
    <w:rsid w:val="00953F8D"/>
    <w:rsid w:val="009541D7"/>
    <w:rsid w:val="009544E0"/>
    <w:rsid w:val="009548C3"/>
    <w:rsid w:val="00954E06"/>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B4E"/>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C8B"/>
    <w:rsid w:val="009A7E04"/>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7FD"/>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DE"/>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575"/>
    <w:rsid w:val="009E68CC"/>
    <w:rsid w:val="009E6B29"/>
    <w:rsid w:val="009E6F6E"/>
    <w:rsid w:val="009E7002"/>
    <w:rsid w:val="009E798E"/>
    <w:rsid w:val="009E7AB0"/>
    <w:rsid w:val="009E7D58"/>
    <w:rsid w:val="009F06E6"/>
    <w:rsid w:val="009F06F6"/>
    <w:rsid w:val="009F074E"/>
    <w:rsid w:val="009F0C38"/>
    <w:rsid w:val="009F0CD1"/>
    <w:rsid w:val="009F1033"/>
    <w:rsid w:val="009F131E"/>
    <w:rsid w:val="009F1531"/>
    <w:rsid w:val="009F187B"/>
    <w:rsid w:val="009F18E9"/>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9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C00"/>
    <w:rsid w:val="00A26D60"/>
    <w:rsid w:val="00A26EE0"/>
    <w:rsid w:val="00A271A7"/>
    <w:rsid w:val="00A27BFB"/>
    <w:rsid w:val="00A3030C"/>
    <w:rsid w:val="00A3072C"/>
    <w:rsid w:val="00A3075A"/>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ABE"/>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2A"/>
    <w:rsid w:val="00A64934"/>
    <w:rsid w:val="00A64BC7"/>
    <w:rsid w:val="00A64C90"/>
    <w:rsid w:val="00A64EB1"/>
    <w:rsid w:val="00A64F4D"/>
    <w:rsid w:val="00A6533F"/>
    <w:rsid w:val="00A65354"/>
    <w:rsid w:val="00A655DD"/>
    <w:rsid w:val="00A656D7"/>
    <w:rsid w:val="00A65781"/>
    <w:rsid w:val="00A657CF"/>
    <w:rsid w:val="00A65A57"/>
    <w:rsid w:val="00A65ECE"/>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05"/>
    <w:rsid w:val="00A82D62"/>
    <w:rsid w:val="00A82EE1"/>
    <w:rsid w:val="00A831F0"/>
    <w:rsid w:val="00A834EC"/>
    <w:rsid w:val="00A83BF1"/>
    <w:rsid w:val="00A83C06"/>
    <w:rsid w:val="00A83D3C"/>
    <w:rsid w:val="00A84098"/>
    <w:rsid w:val="00A84298"/>
    <w:rsid w:val="00A8452F"/>
    <w:rsid w:val="00A84F55"/>
    <w:rsid w:val="00A85136"/>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97A"/>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5"/>
    <w:rsid w:val="00AC0732"/>
    <w:rsid w:val="00AC1191"/>
    <w:rsid w:val="00AC1281"/>
    <w:rsid w:val="00AC262F"/>
    <w:rsid w:val="00AC26FE"/>
    <w:rsid w:val="00AC2CE6"/>
    <w:rsid w:val="00AC2D4E"/>
    <w:rsid w:val="00AC3084"/>
    <w:rsid w:val="00AC3431"/>
    <w:rsid w:val="00AC3539"/>
    <w:rsid w:val="00AC38E9"/>
    <w:rsid w:val="00AC43C4"/>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4F"/>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54D2"/>
    <w:rsid w:val="00AD5937"/>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CDC"/>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849"/>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A6F"/>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5BF7"/>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B9"/>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A6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F15"/>
    <w:rsid w:val="00B53CDF"/>
    <w:rsid w:val="00B53EF5"/>
    <w:rsid w:val="00B53F8F"/>
    <w:rsid w:val="00B5428C"/>
    <w:rsid w:val="00B5475E"/>
    <w:rsid w:val="00B54989"/>
    <w:rsid w:val="00B54BA3"/>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967"/>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163"/>
    <w:rsid w:val="00B7030B"/>
    <w:rsid w:val="00B70333"/>
    <w:rsid w:val="00B705EE"/>
    <w:rsid w:val="00B70989"/>
    <w:rsid w:val="00B709B5"/>
    <w:rsid w:val="00B70A49"/>
    <w:rsid w:val="00B70DC2"/>
    <w:rsid w:val="00B70EDB"/>
    <w:rsid w:val="00B711A3"/>
    <w:rsid w:val="00B71541"/>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4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414"/>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E69"/>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ED3"/>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ED"/>
    <w:rsid w:val="00BC0873"/>
    <w:rsid w:val="00BC0BEE"/>
    <w:rsid w:val="00BC104B"/>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DB4"/>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4ED5"/>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9"/>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36E"/>
    <w:rsid w:val="00C21B1D"/>
    <w:rsid w:val="00C22031"/>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5E43"/>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633"/>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148"/>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7BC"/>
    <w:rsid w:val="00C439F0"/>
    <w:rsid w:val="00C43A6C"/>
    <w:rsid w:val="00C43CE7"/>
    <w:rsid w:val="00C43E69"/>
    <w:rsid w:val="00C44189"/>
    <w:rsid w:val="00C4464F"/>
    <w:rsid w:val="00C447FB"/>
    <w:rsid w:val="00C448BB"/>
    <w:rsid w:val="00C44ADA"/>
    <w:rsid w:val="00C44AF6"/>
    <w:rsid w:val="00C44F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073"/>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1C"/>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797"/>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1BB"/>
    <w:rsid w:val="00CD325D"/>
    <w:rsid w:val="00CD37C2"/>
    <w:rsid w:val="00CD3BAB"/>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4CF"/>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608"/>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8A6"/>
    <w:rsid w:val="00D2698B"/>
    <w:rsid w:val="00D26DBE"/>
    <w:rsid w:val="00D2728D"/>
    <w:rsid w:val="00D27F01"/>
    <w:rsid w:val="00D3040F"/>
    <w:rsid w:val="00D3074E"/>
    <w:rsid w:val="00D30BC5"/>
    <w:rsid w:val="00D30C46"/>
    <w:rsid w:val="00D30D92"/>
    <w:rsid w:val="00D30FC7"/>
    <w:rsid w:val="00D315CF"/>
    <w:rsid w:val="00D3168C"/>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6C2"/>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C1B"/>
    <w:rsid w:val="00D50D94"/>
    <w:rsid w:val="00D50F95"/>
    <w:rsid w:val="00D50FB1"/>
    <w:rsid w:val="00D5102A"/>
    <w:rsid w:val="00D510A7"/>
    <w:rsid w:val="00D513F0"/>
    <w:rsid w:val="00D51565"/>
    <w:rsid w:val="00D51AAF"/>
    <w:rsid w:val="00D51D18"/>
    <w:rsid w:val="00D51F84"/>
    <w:rsid w:val="00D52200"/>
    <w:rsid w:val="00D52460"/>
    <w:rsid w:val="00D5294C"/>
    <w:rsid w:val="00D52ACC"/>
    <w:rsid w:val="00D5373C"/>
    <w:rsid w:val="00D53768"/>
    <w:rsid w:val="00D537C6"/>
    <w:rsid w:val="00D53B4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4D51"/>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2FC5"/>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64C"/>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43E"/>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4BB"/>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5E"/>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2D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3F57"/>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480"/>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4F99"/>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8B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7E9"/>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D8B"/>
    <w:rsid w:val="00E02E67"/>
    <w:rsid w:val="00E02E88"/>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89D"/>
    <w:rsid w:val="00E06AF4"/>
    <w:rsid w:val="00E07686"/>
    <w:rsid w:val="00E07E45"/>
    <w:rsid w:val="00E07FD4"/>
    <w:rsid w:val="00E1007C"/>
    <w:rsid w:val="00E102BD"/>
    <w:rsid w:val="00E102E3"/>
    <w:rsid w:val="00E1039D"/>
    <w:rsid w:val="00E103F8"/>
    <w:rsid w:val="00E104DE"/>
    <w:rsid w:val="00E1074E"/>
    <w:rsid w:val="00E1107E"/>
    <w:rsid w:val="00E11C22"/>
    <w:rsid w:val="00E11CAF"/>
    <w:rsid w:val="00E11EB8"/>
    <w:rsid w:val="00E125EE"/>
    <w:rsid w:val="00E12775"/>
    <w:rsid w:val="00E12A5A"/>
    <w:rsid w:val="00E12DAD"/>
    <w:rsid w:val="00E1351C"/>
    <w:rsid w:val="00E136AE"/>
    <w:rsid w:val="00E139D0"/>
    <w:rsid w:val="00E139F2"/>
    <w:rsid w:val="00E13AD1"/>
    <w:rsid w:val="00E13BD9"/>
    <w:rsid w:val="00E140EA"/>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510"/>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4CE"/>
    <w:rsid w:val="00E55582"/>
    <w:rsid w:val="00E55A2A"/>
    <w:rsid w:val="00E55ABF"/>
    <w:rsid w:val="00E55BED"/>
    <w:rsid w:val="00E56699"/>
    <w:rsid w:val="00E56B34"/>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6F8"/>
    <w:rsid w:val="00E927D7"/>
    <w:rsid w:val="00E92E29"/>
    <w:rsid w:val="00E92F0A"/>
    <w:rsid w:val="00E92F9F"/>
    <w:rsid w:val="00E93168"/>
    <w:rsid w:val="00E9346A"/>
    <w:rsid w:val="00E93742"/>
    <w:rsid w:val="00E93A7A"/>
    <w:rsid w:val="00E93B3D"/>
    <w:rsid w:val="00E93D80"/>
    <w:rsid w:val="00E93DF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1FDA"/>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05"/>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9A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E7"/>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52E"/>
    <w:rsid w:val="00F308C0"/>
    <w:rsid w:val="00F30BCF"/>
    <w:rsid w:val="00F310CB"/>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624"/>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77C"/>
    <w:rsid w:val="00F548C8"/>
    <w:rsid w:val="00F54B21"/>
    <w:rsid w:val="00F55194"/>
    <w:rsid w:val="00F5525D"/>
    <w:rsid w:val="00F55902"/>
    <w:rsid w:val="00F55AA4"/>
    <w:rsid w:val="00F55AC5"/>
    <w:rsid w:val="00F5662E"/>
    <w:rsid w:val="00F56751"/>
    <w:rsid w:val="00F568B1"/>
    <w:rsid w:val="00F568FF"/>
    <w:rsid w:val="00F56918"/>
    <w:rsid w:val="00F56A33"/>
    <w:rsid w:val="00F56B25"/>
    <w:rsid w:val="00F56BF2"/>
    <w:rsid w:val="00F56DCF"/>
    <w:rsid w:val="00F56E5E"/>
    <w:rsid w:val="00F57637"/>
    <w:rsid w:val="00F5765A"/>
    <w:rsid w:val="00F57704"/>
    <w:rsid w:val="00F577F9"/>
    <w:rsid w:val="00F57BD3"/>
    <w:rsid w:val="00F57C72"/>
    <w:rsid w:val="00F60076"/>
    <w:rsid w:val="00F6021A"/>
    <w:rsid w:val="00F60435"/>
    <w:rsid w:val="00F6098F"/>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280"/>
    <w:rsid w:val="00F7564B"/>
    <w:rsid w:val="00F75F8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276"/>
    <w:rsid w:val="00F832D2"/>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1E84"/>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650"/>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849"/>
    <w:rsid w:val="00FD197D"/>
    <w:rsid w:val="00FD21DD"/>
    <w:rsid w:val="00FD2524"/>
    <w:rsid w:val="00FD2804"/>
    <w:rsid w:val="00FD282A"/>
    <w:rsid w:val="00FD2A71"/>
    <w:rsid w:val="00FD2AC8"/>
    <w:rsid w:val="00FD2B66"/>
    <w:rsid w:val="00FD3149"/>
    <w:rsid w:val="00FD3205"/>
    <w:rsid w:val="00FD3905"/>
    <w:rsid w:val="00FD3C15"/>
    <w:rsid w:val="00FD4620"/>
    <w:rsid w:val="00FD48FE"/>
    <w:rsid w:val="00FD49E0"/>
    <w:rsid w:val="00FD4B33"/>
    <w:rsid w:val="00FD4CC0"/>
    <w:rsid w:val="00FD4D83"/>
    <w:rsid w:val="00FD4E34"/>
    <w:rsid w:val="00FD53A6"/>
    <w:rsid w:val="00FD5B93"/>
    <w:rsid w:val="00FD5DD4"/>
    <w:rsid w:val="00FD5E73"/>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49"/>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AE4"/>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FD3205"/>
    <w:pPr>
      <w:numPr>
        <w:numId w:val="8"/>
      </w:numPr>
    </w:pPr>
  </w:style>
  <w:style w:type="numbering" w:customStyle="1" w:styleId="StyleBulletedSymbolsymbolLeft025Hanging02511">
    <w:name w:val="Style Bulleted Symbol (symbol) Left:  0.25&quot; Hanging:  0.25&quot;11"/>
    <w:basedOn w:val="NoList"/>
    <w:rsid w:val="00FD3205"/>
    <w:pPr>
      <w:numPr>
        <w:numId w:val="9"/>
      </w:numPr>
    </w:pPr>
  </w:style>
  <w:style w:type="numbering" w:customStyle="1" w:styleId="StyleBulletedSymbolsymbolLeft025Hanging0254">
    <w:name w:val="Style Bulleted Symbol (symbol) Left:  0.25&quot; Hanging:  0.25&quot;4"/>
    <w:basedOn w:val="NoList"/>
    <w:rsid w:val="000A3043"/>
  </w:style>
  <w:style w:type="numbering" w:customStyle="1" w:styleId="StyleBulletedSymbolsymbolLeft025Hanging02512">
    <w:name w:val="Style Bulleted Symbol (symbol) Left:  0.25&quot; Hanging:  0.25&quot;12"/>
    <w:basedOn w:val="NoList"/>
    <w:rsid w:val="000A3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17024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639256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5690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3023498">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ACF1DA-B26F-4A28-B2B5-D34A72398D4F}">
  <ds:schemaRefs>
    <ds:schemaRef ds:uri="http://schemas.openxmlformats.org/officeDocument/2006/bibliography"/>
  </ds:schemaRefs>
</ds:datastoreItem>
</file>

<file path=customXml/itemProps6.xml><?xml version="1.0" encoding="utf-8"?>
<ds:datastoreItem xmlns:ds="http://schemas.openxmlformats.org/officeDocument/2006/customXml" ds:itemID="{802CD0E7-2667-4130-AC52-4DFF2ACEB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4716</Words>
  <Characters>26886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31539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2016-05-08T07:33:00Z</cp:lastPrinted>
  <dcterms:created xsi:type="dcterms:W3CDTF">2019-10-07T18:08:00Z</dcterms:created>
  <dcterms:modified xsi:type="dcterms:W3CDTF">2019-10-07T21:01:00Z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2019-10-07 20:51:16Z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